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EBE2B"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048FB4FA" wp14:editId="181E9052">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0A9EA843" w14:textId="77777777" w:rsidTr="001202FC">
                              <w:trPr>
                                <w:cantSplit/>
                              </w:trPr>
                              <w:tc>
                                <w:tcPr>
                                  <w:tcW w:w="3085" w:type="dxa"/>
                                  <w:tcBorders>
                                    <w:top w:val="single" w:sz="4" w:space="0" w:color="auto"/>
                                    <w:bottom w:val="single" w:sz="4" w:space="0" w:color="auto"/>
                                    <w:right w:val="single" w:sz="4" w:space="0" w:color="auto"/>
                                  </w:tcBorders>
                                </w:tcPr>
                                <w:p w14:paraId="390FAEFC" w14:textId="77777777" w:rsidR="00391C81" w:rsidRDefault="00AF7C99" w:rsidP="001202FC">
                                  <w:pPr>
                                    <w:pStyle w:val="NormalParagraph"/>
                                  </w:pPr>
                                  <w:r>
                                    <w:rPr>
                                      <w:noProof/>
                                    </w:rPr>
                                    <w:drawing>
                                      <wp:inline distT="0" distB="0" distL="0" distR="0" wp14:anchorId="04693E65" wp14:editId="548B4E9B">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9B8CE25" w14:textId="0754FD7E" w:rsidR="00391C81" w:rsidRPr="00537BE2" w:rsidRDefault="002B57EF" w:rsidP="001202FC">
                                      <w:pPr>
                                        <w:pStyle w:val="CSDocNo"/>
                                        <w:rPr>
                                          <w:sz w:val="36"/>
                                          <w:szCs w:val="36"/>
                                          <w:lang w:eastAsia="ja-JP"/>
                                        </w:rPr>
                                      </w:pPr>
                                      <w:r>
                                        <w:rPr>
                                          <w:sz w:val="36"/>
                                          <w:szCs w:val="36"/>
                                          <w:lang w:val="en-US" w:eastAsia="ja-JP"/>
                                        </w:rPr>
                                        <w:t>002_</w:t>
                                      </w:r>
                                      <w:r w:rsidR="00104E5E">
                                        <w:rPr>
                                          <w:sz w:val="36"/>
                                          <w:szCs w:val="36"/>
                                          <w:lang w:val="en-US" w:eastAsia="ja-JP"/>
                                        </w:rPr>
                                        <w:t>106</w:t>
                                      </w:r>
                                    </w:p>
                                  </w:sdtContent>
                                </w:sdt>
                                <w:p w14:paraId="31C917B1" w14:textId="25D9CEC3" w:rsidR="00391C81" w:rsidRPr="00537BE2" w:rsidRDefault="002131EB"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01577">
                                        <w:rPr>
                                          <w:lang w:val="en-US" w:eastAsia="ja-JP"/>
                                        </w:rPr>
                                        <w:t xml:space="preserve">LS from GERI to </w:t>
                                      </w:r>
                                      <w:r w:rsidR="00633B3B">
                                        <w:rPr>
                                          <w:lang w:val="en-US" w:eastAsia="ja-JP"/>
                                        </w:rPr>
                                        <w:t xml:space="preserve">3GPP on SMS </w:t>
                                      </w:r>
                                      <w:r w:rsidR="00A06F91">
                                        <w:rPr>
                                          <w:lang w:val="en-US" w:eastAsia="ja-JP"/>
                                        </w:rPr>
                                        <w:t>in emergency cases</w:t>
                                      </w:r>
                                    </w:sdtContent>
                                  </w:sdt>
                                </w:p>
                              </w:tc>
                            </w:tr>
                            <w:tr w:rsidR="00391C81" w14:paraId="232AD3B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3A9C658" w14:textId="77777777" w:rsidR="00391C81" w:rsidRDefault="00391C81" w:rsidP="001202FC">
                                  <w:pPr>
                                    <w:pStyle w:val="CSTableTitle"/>
                                  </w:pPr>
                                  <w:r>
                                    <w:t>Meeting Information</w:t>
                                  </w:r>
                                </w:p>
                              </w:tc>
                            </w:tr>
                            <w:tr w:rsidR="00391C81" w14:paraId="558BC8E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D08103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9629219" w14:textId="62A34DEA" w:rsidR="00391C81" w:rsidRPr="00537BE2" w:rsidRDefault="002B57EF" w:rsidP="00027F5F">
                                      <w:pPr>
                                        <w:pStyle w:val="CSFieldInfo"/>
                                        <w:rPr>
                                          <w:lang w:eastAsia="ja-JP"/>
                                        </w:rPr>
                                      </w:pPr>
                                      <w:r>
                                        <w:rPr>
                                          <w:lang w:eastAsia="ja-JP"/>
                                        </w:rPr>
                                        <w:t>GERI02</w:t>
                                      </w:r>
                                    </w:p>
                                  </w:sdtContent>
                                </w:sdt>
                              </w:tc>
                            </w:tr>
                            <w:tr w:rsidR="00391C81" w14:paraId="566374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EA767F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06-26T00:00:00Z">
                                      <w:dateFormat w:val="dd/MM/yyyy"/>
                                      <w:lid w:val="en-GB"/>
                                      <w:storeMappedDataAs w:val="dateTime"/>
                                      <w:calendar w:val="gregorian"/>
                                    </w:date>
                                  </w:sdtPr>
                                  <w:sdtEndPr/>
                                  <w:sdtContent>
                                    <w:p w14:paraId="274D2A7B" w14:textId="23A24089" w:rsidR="00391C81" w:rsidRPr="00537BE2" w:rsidRDefault="00CB198E" w:rsidP="00027F5F">
                                      <w:pPr>
                                        <w:pStyle w:val="CSFieldInfo"/>
                                        <w:rPr>
                                          <w:lang w:eastAsia="ja-JP"/>
                                        </w:rPr>
                                      </w:pPr>
                                      <w:r>
                                        <w:rPr>
                                          <w:lang w:eastAsia="ja-JP"/>
                                        </w:rPr>
                                        <w:t>26/06/2019</w:t>
                                      </w:r>
                                    </w:p>
                                  </w:sdtContent>
                                </w:sdt>
                              </w:tc>
                            </w:tr>
                            <w:tr w:rsidR="00391C81" w14:paraId="08EF65D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08A2D9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0041D94" w14:textId="19DA007E" w:rsidR="00391C81" w:rsidRPr="00537BE2" w:rsidRDefault="002B57EF" w:rsidP="002B57EF">
                                      <w:pPr>
                                        <w:pStyle w:val="CSFieldInfo"/>
                                        <w:rPr>
                                          <w:lang w:eastAsia="ja-JP"/>
                                        </w:rPr>
                                      </w:pPr>
                                      <w:r w:rsidRPr="00104E5E">
                                        <w:rPr>
                                          <w:lang w:val="en-US" w:eastAsia="ja-JP"/>
                                        </w:rPr>
                                        <w:t>Shenzhen</w:t>
                                      </w:r>
                                    </w:p>
                                  </w:sdtContent>
                                </w:sdt>
                              </w:tc>
                            </w:tr>
                            <w:tr w:rsidR="00391C81" w14:paraId="2B4656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32205D3" w14:textId="77777777" w:rsidR="00391C81" w:rsidRDefault="00391C81" w:rsidP="001202FC">
                                  <w:pPr>
                                    <w:pStyle w:val="CSTableTitle"/>
                                  </w:pPr>
                                  <w:r>
                                    <w:t>Document Information</w:t>
                                  </w:r>
                                </w:p>
                              </w:tc>
                            </w:tr>
                            <w:tr w:rsidR="00391C81" w14:paraId="39996CE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45E42D9"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6F375A8B" w14:textId="160EDC99" w:rsidR="00391C81" w:rsidRPr="0062734F" w:rsidRDefault="00A06F91" w:rsidP="0029433A">
                                  <w:pPr>
                                    <w:pStyle w:val="CSFieldInfo"/>
                                    <w:rPr>
                                      <w:i/>
                                      <w:lang w:eastAsia="ja-JP"/>
                                    </w:rPr>
                                  </w:pPr>
                                  <w:r>
                                    <w:rPr>
                                      <w:i/>
                                      <w:lang w:eastAsia="ja-JP"/>
                                    </w:rPr>
                                    <w:t>Ralf Keller, Ericsson</w:t>
                                  </w:r>
                                </w:p>
                              </w:tc>
                            </w:tr>
                            <w:tr w:rsidR="00391C81" w:rsidRPr="00AF22D6" w14:paraId="50AC593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DF47F43"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37C30BE6"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CC5AD9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EE83519" w14:textId="77777777" w:rsidR="00391C81" w:rsidRPr="00537BE2" w:rsidRDefault="00391C81" w:rsidP="001202FC">
                                  <w:pPr>
                                    <w:pStyle w:val="CSFieldName"/>
                                  </w:pPr>
                                  <w:r w:rsidRPr="00537BE2">
                                    <w:t>Document Creation Date</w:t>
                                  </w:r>
                                </w:p>
                              </w:tc>
                              <w:tc>
                                <w:tcPr>
                                  <w:tcW w:w="7470" w:type="dxa"/>
                                  <w:vAlign w:val="center"/>
                                </w:tcPr>
                                <w:p w14:paraId="2D4A0C46" w14:textId="77777777" w:rsidR="00391C81" w:rsidRPr="00537BE2" w:rsidRDefault="002131E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11-25T18:34:00Z">
                                        <w:dateFormat w:val="yyyy-MM-dd"/>
                                        <w:lid w:val="sv-SE"/>
                                        <w:storeMappedDataAs w:val="dateTime"/>
                                        <w:calendar w:val="gregorian"/>
                                      </w:date>
                                    </w:sdtPr>
                                    <w:sdtEndPr/>
                                    <w:sdtContent>
                                      <w:r w:rsidR="005852E2" w:rsidRPr="00A164DA">
                                        <w:rPr>
                                          <w:rStyle w:val="PlaceholderText"/>
                                        </w:rPr>
                                        <w:t>[Document Creation Date]</w:t>
                                      </w:r>
                                    </w:sdtContent>
                                  </w:sdt>
                                </w:p>
                              </w:tc>
                            </w:tr>
                            <w:tr w:rsidR="00391C81" w14:paraId="0D4ED4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6A0B992"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EFBCF5C" w14:textId="77777777" w:rsidR="00391C81" w:rsidRPr="00537BE2" w:rsidRDefault="008E2F80" w:rsidP="001202FC">
                                      <w:pPr>
                                        <w:pStyle w:val="CSFieldInfo"/>
                                      </w:pPr>
                                      <w:r>
                                        <w:rPr>
                                          <w:lang w:val="fr-FR"/>
                                        </w:rPr>
                                        <w:t>Information Only</w:t>
                                      </w:r>
                                    </w:p>
                                  </w:tc>
                                </w:sdtContent>
                              </w:sdt>
                            </w:tr>
                            <w:tr w:rsidR="00391C81" w14:paraId="21798E3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43C7CFD" w14:textId="77777777" w:rsidR="00391C81" w:rsidRPr="00537BE2" w:rsidRDefault="00391C81" w:rsidP="001202FC">
                                  <w:pPr>
                                    <w:pStyle w:val="CSFieldName"/>
                                  </w:pPr>
                                  <w:r w:rsidRPr="00537BE2">
                                    <w:t>Security Classification</w:t>
                                  </w:r>
                                </w:p>
                              </w:tc>
                              <w:tc>
                                <w:tcPr>
                                  <w:tcW w:w="7470" w:type="dxa"/>
                                  <w:vAlign w:val="center"/>
                                </w:tcPr>
                                <w:p w14:paraId="3F93BAFF" w14:textId="77777777" w:rsidR="00391C81" w:rsidRPr="00537BE2" w:rsidRDefault="002131E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380B822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F52D6E9" w14:textId="77777777" w:rsidR="00391C81" w:rsidRDefault="00391C81" w:rsidP="001202FC">
                                  <w:pPr>
                                    <w:pStyle w:val="CSTableTitle"/>
                                  </w:pPr>
                                  <w:r>
                                    <w:t>Document Summary</w:t>
                                  </w:r>
                                </w:p>
                              </w:tc>
                            </w:tr>
                            <w:tr w:rsidR="00391C81" w:rsidRPr="00167C13" w14:paraId="639DE4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C8E213D" w14:textId="77777777" w:rsidR="00391C81" w:rsidRPr="00537BE2" w:rsidRDefault="005852E2" w:rsidP="00A441AB">
                                      <w:pPr>
                                        <w:pStyle w:val="CSFieldInfo"/>
                                        <w:rPr>
                                          <w:lang w:eastAsia="ja-JP"/>
                                        </w:rPr>
                                      </w:pPr>
                                      <w:r w:rsidRPr="00A164DA">
                                        <w:rPr>
                                          <w:rStyle w:val="PlaceholderText"/>
                                        </w:rPr>
                                        <w:t>[Summary]</w:t>
                                      </w:r>
                                    </w:p>
                                  </w:sdtContent>
                                </w:sdt>
                              </w:tc>
                            </w:tr>
                          </w:tbl>
                          <w:p w14:paraId="3B5A6736" w14:textId="77777777" w:rsidR="00391C81" w:rsidRDefault="00391C81" w:rsidP="00391C81">
                            <w:pPr>
                              <w:pStyle w:val="CSLegalTxt"/>
                            </w:pPr>
                          </w:p>
                          <w:p w14:paraId="16365C76" w14:textId="77777777" w:rsidR="00391C81" w:rsidRDefault="00391C81" w:rsidP="00391C81">
                            <w:pPr>
                              <w:pStyle w:val="CSLegalTxt"/>
                            </w:pPr>
                          </w:p>
                          <w:p w14:paraId="3E85C62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6DE771E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1085BD" w14:textId="77777777" w:rsidR="00391C81" w:rsidRPr="001B1649" w:rsidRDefault="00391C81" w:rsidP="001202FC">
                                  <w:pPr>
                                    <w:pStyle w:val="CSTableTitle"/>
                                  </w:pPr>
                                  <w:r>
                                    <w:t xml:space="preserve">Version History </w:t>
                                  </w:r>
                                </w:p>
                              </w:tc>
                            </w:tr>
                            <w:tr w:rsidR="00391C81" w14:paraId="58B447E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08DD3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661B7965"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70CFF8B" w14:textId="77777777" w:rsidR="00391C81" w:rsidRPr="00537BE2" w:rsidRDefault="00391C81" w:rsidP="001202FC">
                                  <w:pPr>
                                    <w:pStyle w:val="CSFieldName"/>
                                  </w:pPr>
                                  <w:r w:rsidRPr="00537BE2">
                                    <w:t xml:space="preserve">Author / Comments </w:t>
                                  </w:r>
                                </w:p>
                              </w:tc>
                            </w:tr>
                            <w:tr w:rsidR="00391C81" w14:paraId="3ADA4F6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736F236" w14:textId="5EA1A993" w:rsidR="00391C81" w:rsidRPr="00537BE2" w:rsidRDefault="00A06F91" w:rsidP="001202FC">
                                  <w:pPr>
                                    <w:pStyle w:val="CSFieldInfo"/>
                                    <w:rPr>
                                      <w:lang w:eastAsia="ja-JP"/>
                                    </w:rPr>
                                  </w:pPr>
                                  <w:r>
                                    <w:rPr>
                                      <w:lang w:eastAsia="ja-JP"/>
                                    </w:rPr>
                                    <w:t>25/06/2019</w:t>
                                  </w:r>
                                </w:p>
                              </w:tc>
                              <w:tc>
                                <w:tcPr>
                                  <w:tcW w:w="1357" w:type="dxa"/>
                                  <w:tcBorders>
                                    <w:top w:val="single" w:sz="4" w:space="0" w:color="auto"/>
                                    <w:bottom w:val="single" w:sz="4" w:space="0" w:color="auto"/>
                                  </w:tcBorders>
                                </w:tcPr>
                                <w:p w14:paraId="31F6C92D" w14:textId="643BEEC7" w:rsidR="00391C81" w:rsidRPr="00537BE2" w:rsidRDefault="00A06F91"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639088BB" w14:textId="5A35C5B1" w:rsidR="00391C81" w:rsidRPr="00537BE2" w:rsidRDefault="00A06F91" w:rsidP="0029433A">
                                  <w:pPr>
                                    <w:pStyle w:val="CSFieldInfo"/>
                                    <w:rPr>
                                      <w:lang w:eastAsia="ja-JP"/>
                                    </w:rPr>
                                  </w:pPr>
                                  <w:r>
                                    <w:rPr>
                                      <w:lang w:eastAsia="ja-JP"/>
                                    </w:rPr>
                                    <w:t>Ralf Keller, Ericsson</w:t>
                                  </w:r>
                                </w:p>
                              </w:tc>
                            </w:tr>
                            <w:tr w:rsidR="00391C81" w14:paraId="0F3F60F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4257B69"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FC4630"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51D4726" w14:textId="77777777" w:rsidR="00391C81" w:rsidRPr="00537BE2" w:rsidRDefault="00391C81" w:rsidP="0029433A">
                                  <w:pPr>
                                    <w:pStyle w:val="CSFieldInfo"/>
                                  </w:pPr>
                                </w:p>
                              </w:tc>
                            </w:tr>
                            <w:tr w:rsidR="00391C81" w14:paraId="40BA875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7877C5"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61977A56"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0B3D10CF" w14:textId="77777777" w:rsidR="00391C81" w:rsidRPr="00537BE2" w:rsidRDefault="00391C81" w:rsidP="001202FC">
                                  <w:pPr>
                                    <w:pStyle w:val="CSFieldInfo"/>
                                  </w:pPr>
                                </w:p>
                              </w:tc>
                            </w:tr>
                          </w:tbl>
                          <w:p w14:paraId="4EE668D9" w14:textId="77777777" w:rsidR="00391C81" w:rsidRDefault="00391C81" w:rsidP="00391C81">
                            <w:pPr>
                              <w:pStyle w:val="CSLegalTxt"/>
                            </w:pPr>
                          </w:p>
                          <w:p w14:paraId="785123AC" w14:textId="77777777" w:rsidR="00391C81" w:rsidRDefault="00391C81" w:rsidP="00391C81">
                            <w:pPr>
                              <w:pStyle w:val="CSLegalTxt"/>
                            </w:pPr>
                          </w:p>
                          <w:p w14:paraId="5BD26B54" w14:textId="77777777" w:rsidR="00391C81" w:rsidRDefault="00391C81" w:rsidP="00391C81">
                            <w:pPr>
                              <w:pStyle w:val="CSLegalTxt"/>
                            </w:pPr>
                          </w:p>
                          <w:p w14:paraId="326C5A72" w14:textId="4D9B564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30050">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8FB4FA"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0A9EA843" w14:textId="77777777" w:rsidTr="001202FC">
                        <w:trPr>
                          <w:cantSplit/>
                        </w:trPr>
                        <w:tc>
                          <w:tcPr>
                            <w:tcW w:w="3085" w:type="dxa"/>
                            <w:tcBorders>
                              <w:top w:val="single" w:sz="4" w:space="0" w:color="auto"/>
                              <w:bottom w:val="single" w:sz="4" w:space="0" w:color="auto"/>
                              <w:right w:val="single" w:sz="4" w:space="0" w:color="auto"/>
                            </w:tcBorders>
                          </w:tcPr>
                          <w:p w14:paraId="390FAEFC" w14:textId="77777777" w:rsidR="00391C81" w:rsidRDefault="00AF7C99" w:rsidP="001202FC">
                            <w:pPr>
                              <w:pStyle w:val="NormalParagraph"/>
                            </w:pPr>
                            <w:r>
                              <w:rPr>
                                <w:noProof/>
                              </w:rPr>
                              <w:drawing>
                                <wp:inline distT="0" distB="0" distL="0" distR="0" wp14:anchorId="04693E65" wp14:editId="548B4E9B">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9B8CE25" w14:textId="0754FD7E" w:rsidR="00391C81" w:rsidRPr="00537BE2" w:rsidRDefault="002B57EF" w:rsidP="001202FC">
                                <w:pPr>
                                  <w:pStyle w:val="CSDocNo"/>
                                  <w:rPr>
                                    <w:sz w:val="36"/>
                                    <w:szCs w:val="36"/>
                                    <w:lang w:eastAsia="ja-JP"/>
                                  </w:rPr>
                                </w:pPr>
                                <w:r>
                                  <w:rPr>
                                    <w:sz w:val="36"/>
                                    <w:szCs w:val="36"/>
                                    <w:lang w:val="en-US" w:eastAsia="ja-JP"/>
                                  </w:rPr>
                                  <w:t>002_</w:t>
                                </w:r>
                                <w:r w:rsidR="00104E5E">
                                  <w:rPr>
                                    <w:sz w:val="36"/>
                                    <w:szCs w:val="36"/>
                                    <w:lang w:val="en-US" w:eastAsia="ja-JP"/>
                                  </w:rPr>
                                  <w:t>106</w:t>
                                </w:r>
                              </w:p>
                            </w:sdtContent>
                          </w:sdt>
                          <w:p w14:paraId="31C917B1" w14:textId="25D9CEC3" w:rsidR="00391C81" w:rsidRPr="00537BE2" w:rsidRDefault="002131EB"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01577">
                                  <w:rPr>
                                    <w:lang w:val="en-US" w:eastAsia="ja-JP"/>
                                  </w:rPr>
                                  <w:t xml:space="preserve">LS from GERI to </w:t>
                                </w:r>
                                <w:r w:rsidR="00633B3B">
                                  <w:rPr>
                                    <w:lang w:val="en-US" w:eastAsia="ja-JP"/>
                                  </w:rPr>
                                  <w:t xml:space="preserve">3GPP on SMS </w:t>
                                </w:r>
                                <w:r w:rsidR="00A06F91">
                                  <w:rPr>
                                    <w:lang w:val="en-US" w:eastAsia="ja-JP"/>
                                  </w:rPr>
                                  <w:t>in emergency cases</w:t>
                                </w:r>
                              </w:sdtContent>
                            </w:sdt>
                          </w:p>
                        </w:tc>
                      </w:tr>
                      <w:tr w:rsidR="00391C81" w14:paraId="232AD3B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3A9C658" w14:textId="77777777" w:rsidR="00391C81" w:rsidRDefault="00391C81" w:rsidP="001202FC">
                            <w:pPr>
                              <w:pStyle w:val="CSTableTitle"/>
                            </w:pPr>
                            <w:r>
                              <w:t>Meeting Information</w:t>
                            </w:r>
                          </w:p>
                        </w:tc>
                      </w:tr>
                      <w:tr w:rsidR="00391C81" w14:paraId="558BC8E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D08103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9629219" w14:textId="62A34DEA" w:rsidR="00391C81" w:rsidRPr="00537BE2" w:rsidRDefault="002B57EF" w:rsidP="00027F5F">
                                <w:pPr>
                                  <w:pStyle w:val="CSFieldInfo"/>
                                  <w:rPr>
                                    <w:lang w:eastAsia="ja-JP"/>
                                  </w:rPr>
                                </w:pPr>
                                <w:r>
                                  <w:rPr>
                                    <w:lang w:eastAsia="ja-JP"/>
                                  </w:rPr>
                                  <w:t>GERI02</w:t>
                                </w:r>
                              </w:p>
                            </w:sdtContent>
                          </w:sdt>
                        </w:tc>
                      </w:tr>
                      <w:tr w:rsidR="00391C81" w14:paraId="566374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EA767F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06-26T00:00:00Z">
                                <w:dateFormat w:val="dd/MM/yyyy"/>
                                <w:lid w:val="en-GB"/>
                                <w:storeMappedDataAs w:val="dateTime"/>
                                <w:calendar w:val="gregorian"/>
                              </w:date>
                            </w:sdtPr>
                            <w:sdtEndPr/>
                            <w:sdtContent>
                              <w:p w14:paraId="274D2A7B" w14:textId="23A24089" w:rsidR="00391C81" w:rsidRPr="00537BE2" w:rsidRDefault="00CB198E" w:rsidP="00027F5F">
                                <w:pPr>
                                  <w:pStyle w:val="CSFieldInfo"/>
                                  <w:rPr>
                                    <w:lang w:eastAsia="ja-JP"/>
                                  </w:rPr>
                                </w:pPr>
                                <w:r>
                                  <w:rPr>
                                    <w:lang w:eastAsia="ja-JP"/>
                                  </w:rPr>
                                  <w:t>26/06/2019</w:t>
                                </w:r>
                              </w:p>
                            </w:sdtContent>
                          </w:sdt>
                        </w:tc>
                      </w:tr>
                      <w:tr w:rsidR="00391C81" w14:paraId="08EF65D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08A2D9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0041D94" w14:textId="19DA007E" w:rsidR="00391C81" w:rsidRPr="00537BE2" w:rsidRDefault="002B57EF" w:rsidP="002B57EF">
                                <w:pPr>
                                  <w:pStyle w:val="CSFieldInfo"/>
                                  <w:rPr>
                                    <w:lang w:eastAsia="ja-JP"/>
                                  </w:rPr>
                                </w:pPr>
                                <w:r w:rsidRPr="00104E5E">
                                  <w:rPr>
                                    <w:lang w:val="en-US" w:eastAsia="ja-JP"/>
                                  </w:rPr>
                                  <w:t>Shenzhen</w:t>
                                </w:r>
                              </w:p>
                            </w:sdtContent>
                          </w:sdt>
                        </w:tc>
                      </w:tr>
                      <w:tr w:rsidR="00391C81" w14:paraId="2B4656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32205D3" w14:textId="77777777" w:rsidR="00391C81" w:rsidRDefault="00391C81" w:rsidP="001202FC">
                            <w:pPr>
                              <w:pStyle w:val="CSTableTitle"/>
                            </w:pPr>
                            <w:r>
                              <w:t>Document Information</w:t>
                            </w:r>
                          </w:p>
                        </w:tc>
                      </w:tr>
                      <w:tr w:rsidR="00391C81" w14:paraId="39996CE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45E42D9"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6F375A8B" w14:textId="160EDC99" w:rsidR="00391C81" w:rsidRPr="0062734F" w:rsidRDefault="00A06F91" w:rsidP="0029433A">
                            <w:pPr>
                              <w:pStyle w:val="CSFieldInfo"/>
                              <w:rPr>
                                <w:i/>
                                <w:lang w:eastAsia="ja-JP"/>
                              </w:rPr>
                            </w:pPr>
                            <w:r>
                              <w:rPr>
                                <w:i/>
                                <w:lang w:eastAsia="ja-JP"/>
                              </w:rPr>
                              <w:t>Ralf Keller, Ericsson</w:t>
                            </w:r>
                          </w:p>
                        </w:tc>
                      </w:tr>
                      <w:tr w:rsidR="00391C81" w:rsidRPr="00AF22D6" w14:paraId="50AC593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DF47F43"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37C30BE6"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CC5AD9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EE83519" w14:textId="77777777" w:rsidR="00391C81" w:rsidRPr="00537BE2" w:rsidRDefault="00391C81" w:rsidP="001202FC">
                            <w:pPr>
                              <w:pStyle w:val="CSFieldName"/>
                            </w:pPr>
                            <w:r w:rsidRPr="00537BE2">
                              <w:t>Document Creation Date</w:t>
                            </w:r>
                          </w:p>
                        </w:tc>
                        <w:tc>
                          <w:tcPr>
                            <w:tcW w:w="7470" w:type="dxa"/>
                            <w:vAlign w:val="center"/>
                          </w:tcPr>
                          <w:p w14:paraId="2D4A0C46" w14:textId="77777777" w:rsidR="00391C81" w:rsidRPr="00537BE2" w:rsidRDefault="002131E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11-25T18:34:00Z">
                                  <w:dateFormat w:val="yyyy-MM-dd"/>
                                  <w:lid w:val="sv-SE"/>
                                  <w:storeMappedDataAs w:val="dateTime"/>
                                  <w:calendar w:val="gregorian"/>
                                </w:date>
                              </w:sdtPr>
                              <w:sdtEndPr/>
                              <w:sdtContent>
                                <w:r w:rsidR="005852E2" w:rsidRPr="00A164DA">
                                  <w:rPr>
                                    <w:rStyle w:val="PlaceholderText"/>
                                  </w:rPr>
                                  <w:t>[Document Creation Date]</w:t>
                                </w:r>
                              </w:sdtContent>
                            </w:sdt>
                          </w:p>
                        </w:tc>
                      </w:tr>
                      <w:tr w:rsidR="00391C81" w14:paraId="0D4ED4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6A0B992"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EFBCF5C" w14:textId="77777777" w:rsidR="00391C81" w:rsidRPr="00537BE2" w:rsidRDefault="008E2F80" w:rsidP="001202FC">
                                <w:pPr>
                                  <w:pStyle w:val="CSFieldInfo"/>
                                </w:pPr>
                                <w:r>
                                  <w:rPr>
                                    <w:lang w:val="fr-FR"/>
                                  </w:rPr>
                                  <w:t>Information Only</w:t>
                                </w:r>
                              </w:p>
                            </w:tc>
                          </w:sdtContent>
                        </w:sdt>
                      </w:tr>
                      <w:tr w:rsidR="00391C81" w14:paraId="21798E3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43C7CFD" w14:textId="77777777" w:rsidR="00391C81" w:rsidRPr="00537BE2" w:rsidRDefault="00391C81" w:rsidP="001202FC">
                            <w:pPr>
                              <w:pStyle w:val="CSFieldName"/>
                            </w:pPr>
                            <w:r w:rsidRPr="00537BE2">
                              <w:t>Security Classification</w:t>
                            </w:r>
                          </w:p>
                        </w:tc>
                        <w:tc>
                          <w:tcPr>
                            <w:tcW w:w="7470" w:type="dxa"/>
                            <w:vAlign w:val="center"/>
                          </w:tcPr>
                          <w:p w14:paraId="3F93BAFF" w14:textId="77777777" w:rsidR="00391C81" w:rsidRPr="00537BE2" w:rsidRDefault="002131E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380B822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F52D6E9" w14:textId="77777777" w:rsidR="00391C81" w:rsidRDefault="00391C81" w:rsidP="001202FC">
                            <w:pPr>
                              <w:pStyle w:val="CSTableTitle"/>
                            </w:pPr>
                            <w:r>
                              <w:t>Document Summary</w:t>
                            </w:r>
                          </w:p>
                        </w:tc>
                      </w:tr>
                      <w:tr w:rsidR="00391C81" w:rsidRPr="00167C13" w14:paraId="639DE4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C8E213D" w14:textId="77777777" w:rsidR="00391C81" w:rsidRPr="00537BE2" w:rsidRDefault="005852E2" w:rsidP="00A441AB">
                                <w:pPr>
                                  <w:pStyle w:val="CSFieldInfo"/>
                                  <w:rPr>
                                    <w:lang w:eastAsia="ja-JP"/>
                                  </w:rPr>
                                </w:pPr>
                                <w:r w:rsidRPr="00A164DA">
                                  <w:rPr>
                                    <w:rStyle w:val="PlaceholderText"/>
                                  </w:rPr>
                                  <w:t>[Summary]</w:t>
                                </w:r>
                              </w:p>
                            </w:sdtContent>
                          </w:sdt>
                        </w:tc>
                      </w:tr>
                    </w:tbl>
                    <w:p w14:paraId="3B5A6736" w14:textId="77777777" w:rsidR="00391C81" w:rsidRDefault="00391C81" w:rsidP="00391C81">
                      <w:pPr>
                        <w:pStyle w:val="CSLegalTxt"/>
                      </w:pPr>
                    </w:p>
                    <w:p w14:paraId="16365C76" w14:textId="77777777" w:rsidR="00391C81" w:rsidRDefault="00391C81" w:rsidP="00391C81">
                      <w:pPr>
                        <w:pStyle w:val="CSLegalTxt"/>
                      </w:pPr>
                    </w:p>
                    <w:p w14:paraId="3E85C62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6DE771E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1085BD" w14:textId="77777777" w:rsidR="00391C81" w:rsidRPr="001B1649" w:rsidRDefault="00391C81" w:rsidP="001202FC">
                            <w:pPr>
                              <w:pStyle w:val="CSTableTitle"/>
                            </w:pPr>
                            <w:r>
                              <w:t xml:space="preserve">Version History </w:t>
                            </w:r>
                          </w:p>
                        </w:tc>
                      </w:tr>
                      <w:tr w:rsidR="00391C81" w14:paraId="58B447E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08DD3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661B7965"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70CFF8B" w14:textId="77777777" w:rsidR="00391C81" w:rsidRPr="00537BE2" w:rsidRDefault="00391C81" w:rsidP="001202FC">
                            <w:pPr>
                              <w:pStyle w:val="CSFieldName"/>
                            </w:pPr>
                            <w:r w:rsidRPr="00537BE2">
                              <w:t xml:space="preserve">Author / Comments </w:t>
                            </w:r>
                          </w:p>
                        </w:tc>
                      </w:tr>
                      <w:tr w:rsidR="00391C81" w14:paraId="3ADA4F6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736F236" w14:textId="5EA1A993" w:rsidR="00391C81" w:rsidRPr="00537BE2" w:rsidRDefault="00A06F91" w:rsidP="001202FC">
                            <w:pPr>
                              <w:pStyle w:val="CSFieldInfo"/>
                              <w:rPr>
                                <w:lang w:eastAsia="ja-JP"/>
                              </w:rPr>
                            </w:pPr>
                            <w:r>
                              <w:rPr>
                                <w:lang w:eastAsia="ja-JP"/>
                              </w:rPr>
                              <w:t>25/06/2019</w:t>
                            </w:r>
                          </w:p>
                        </w:tc>
                        <w:tc>
                          <w:tcPr>
                            <w:tcW w:w="1357" w:type="dxa"/>
                            <w:tcBorders>
                              <w:top w:val="single" w:sz="4" w:space="0" w:color="auto"/>
                              <w:bottom w:val="single" w:sz="4" w:space="0" w:color="auto"/>
                            </w:tcBorders>
                          </w:tcPr>
                          <w:p w14:paraId="31F6C92D" w14:textId="643BEEC7" w:rsidR="00391C81" w:rsidRPr="00537BE2" w:rsidRDefault="00A06F91"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639088BB" w14:textId="5A35C5B1" w:rsidR="00391C81" w:rsidRPr="00537BE2" w:rsidRDefault="00A06F91" w:rsidP="0029433A">
                            <w:pPr>
                              <w:pStyle w:val="CSFieldInfo"/>
                              <w:rPr>
                                <w:lang w:eastAsia="ja-JP"/>
                              </w:rPr>
                            </w:pPr>
                            <w:r>
                              <w:rPr>
                                <w:lang w:eastAsia="ja-JP"/>
                              </w:rPr>
                              <w:t>Ralf Keller, Ericsson</w:t>
                            </w:r>
                          </w:p>
                        </w:tc>
                      </w:tr>
                      <w:tr w:rsidR="00391C81" w14:paraId="0F3F60F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4257B69"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FC4630"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51D4726" w14:textId="77777777" w:rsidR="00391C81" w:rsidRPr="00537BE2" w:rsidRDefault="00391C81" w:rsidP="0029433A">
                            <w:pPr>
                              <w:pStyle w:val="CSFieldInfo"/>
                            </w:pPr>
                          </w:p>
                        </w:tc>
                      </w:tr>
                      <w:tr w:rsidR="00391C81" w14:paraId="40BA875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7877C5"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61977A56"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0B3D10CF" w14:textId="77777777" w:rsidR="00391C81" w:rsidRPr="00537BE2" w:rsidRDefault="00391C81" w:rsidP="001202FC">
                            <w:pPr>
                              <w:pStyle w:val="CSFieldInfo"/>
                            </w:pPr>
                          </w:p>
                        </w:tc>
                      </w:tr>
                    </w:tbl>
                    <w:p w14:paraId="4EE668D9" w14:textId="77777777" w:rsidR="00391C81" w:rsidRDefault="00391C81" w:rsidP="00391C81">
                      <w:pPr>
                        <w:pStyle w:val="CSLegalTxt"/>
                      </w:pPr>
                    </w:p>
                    <w:p w14:paraId="785123AC" w14:textId="77777777" w:rsidR="00391C81" w:rsidRDefault="00391C81" w:rsidP="00391C81">
                      <w:pPr>
                        <w:pStyle w:val="CSLegalTxt"/>
                      </w:pPr>
                    </w:p>
                    <w:p w14:paraId="5BD26B54" w14:textId="77777777" w:rsidR="00391C81" w:rsidRDefault="00391C81" w:rsidP="00391C81">
                      <w:pPr>
                        <w:pStyle w:val="CSLegalTxt"/>
                      </w:pPr>
                    </w:p>
                    <w:p w14:paraId="326C5A72" w14:textId="4D9B564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30050">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679367CA" wp14:editId="1D018D99">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7021E96" w14:textId="77777777" w:rsidR="0058060A" w:rsidRDefault="0058060A" w:rsidP="0058060A">
      <w:pPr>
        <w:pStyle w:val="Title"/>
        <w:jc w:val="center"/>
      </w:pPr>
      <w:r w:rsidRPr="009D6A6C">
        <w:t xml:space="preserve">Liaison </w:t>
      </w:r>
      <w:r w:rsidRPr="00477CD5">
        <w:t>Statement</w:t>
      </w:r>
    </w:p>
    <w:p w14:paraId="175C255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D240E7C" w14:textId="77777777" w:rsidTr="001202FC">
        <w:trPr>
          <w:trHeight w:val="590"/>
          <w:tblHeader/>
        </w:trPr>
        <w:tc>
          <w:tcPr>
            <w:tcW w:w="3337" w:type="dxa"/>
            <w:shd w:val="clear" w:color="auto" w:fill="DE002B"/>
            <w:vAlign w:val="center"/>
          </w:tcPr>
          <w:p w14:paraId="4511C4C3"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5B6493A" w14:textId="5B96E0F2" w:rsidR="00A74A54" w:rsidRDefault="00A06F91" w:rsidP="00E4345D">
                <w:pPr>
                  <w:pStyle w:val="TableText"/>
                </w:pPr>
                <w:r>
                  <w:rPr>
                    <w:rFonts w:hint="eastAsia"/>
                    <w:lang w:val="en-US" w:eastAsia="ja-JP"/>
                  </w:rPr>
                  <w:t>LS from GERI to 3GPP on SMS in emergency cases</w:t>
                </w:r>
              </w:p>
            </w:sdtContent>
          </w:sdt>
        </w:tc>
      </w:tr>
    </w:tbl>
    <w:p w14:paraId="7B4C91C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EB09F7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38133E5" w14:textId="77777777" w:rsidR="0058060A" w:rsidRDefault="0058060A" w:rsidP="0058060A">
            <w:pPr>
              <w:pStyle w:val="TableHeader"/>
            </w:pPr>
            <w:r>
              <w:t>Source Meeting Information</w:t>
            </w:r>
          </w:p>
        </w:tc>
      </w:tr>
      <w:tr w:rsidR="0058060A" w14:paraId="0F663BB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68E1CEA6" w14:textId="77777777" w:rsidR="0058060A" w:rsidRPr="0058060A" w:rsidRDefault="0058060A" w:rsidP="0058060A">
            <w:pPr>
              <w:pStyle w:val="TableText"/>
            </w:pPr>
            <w:r w:rsidRPr="0058060A">
              <w:t>Meeting Number</w:t>
            </w:r>
          </w:p>
        </w:tc>
        <w:tc>
          <w:tcPr>
            <w:tcW w:w="3228" w:type="dxa"/>
            <w:shd w:val="clear" w:color="auto" w:fill="D9D9D9"/>
          </w:tcPr>
          <w:p w14:paraId="39C1A845" w14:textId="77777777" w:rsidR="0058060A" w:rsidRPr="0058060A" w:rsidRDefault="0058060A" w:rsidP="0058060A">
            <w:pPr>
              <w:pStyle w:val="TableText"/>
            </w:pPr>
            <w:r w:rsidRPr="0058060A">
              <w:t>Meeting Date</w:t>
            </w:r>
          </w:p>
        </w:tc>
        <w:tc>
          <w:tcPr>
            <w:tcW w:w="3008" w:type="dxa"/>
            <w:shd w:val="clear" w:color="auto" w:fill="D9D9D9"/>
          </w:tcPr>
          <w:p w14:paraId="55614378" w14:textId="77777777" w:rsidR="0058060A" w:rsidRPr="0058060A" w:rsidRDefault="0058060A" w:rsidP="0058060A">
            <w:pPr>
              <w:pStyle w:val="TableText"/>
            </w:pPr>
            <w:r w:rsidRPr="0058060A">
              <w:t>Meeting Location</w:t>
            </w:r>
          </w:p>
        </w:tc>
      </w:tr>
      <w:tr w:rsidR="00096622" w14:paraId="442ADD9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00DD59D" w14:textId="5E9841A5" w:rsidR="00096622" w:rsidRPr="008150E1" w:rsidRDefault="002B57EF" w:rsidP="008150E1">
                <w:pPr>
                  <w:pStyle w:val="CSFieldInfo"/>
                  <w:framePr w:wrap="auto" w:vAnchor="margin" w:hAnchor="text" w:yAlign="inline"/>
                  <w:rPr>
                    <w:rFonts w:eastAsia="SimSun" w:cs="Times New Roman"/>
                    <w:bCs w:val="0"/>
                    <w:sz w:val="22"/>
                    <w:szCs w:val="20"/>
                    <w:lang w:eastAsia="ja-JP" w:bidi="bn-BD"/>
                  </w:rPr>
                </w:pPr>
                <w:r w:rsidRPr="00104E5E">
                  <w:rPr>
                    <w:lang w:eastAsia="ja-JP"/>
                  </w:rPr>
                  <w:t>GERI</w:t>
                </w:r>
                <w:r w:rsidR="00104E5E" w:rsidRPr="00104E5E">
                  <w:rPr>
                    <w:lang w:eastAsia="ja-JP"/>
                  </w:rPr>
                  <w:t>#</w:t>
                </w:r>
                <w:r w:rsidRPr="00104E5E">
                  <w:rPr>
                    <w:lang w:eastAsia="ja-JP"/>
                  </w:rPr>
                  <w:t>02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06-26T00:00:00Z">
                <w:dateFormat w:val="dd/MM/yyyy"/>
                <w:lid w:val="en-GB"/>
                <w:storeMappedDataAs w:val="dateTime"/>
                <w:calendar w:val="gregorian"/>
              </w:date>
            </w:sdtPr>
            <w:sdtEndPr/>
            <w:sdtContent>
              <w:p w14:paraId="0DC8C4BA" w14:textId="01BF9DAB" w:rsidR="00096622" w:rsidRPr="008150E1" w:rsidRDefault="00CB198E" w:rsidP="008150E1">
                <w:pPr>
                  <w:pStyle w:val="CSFieldInfo"/>
                  <w:framePr w:wrap="auto" w:vAnchor="margin" w:hAnchor="text" w:yAlign="inline"/>
                  <w:rPr>
                    <w:rFonts w:eastAsia="SimSun" w:cs="Times New Roman"/>
                    <w:bCs w:val="0"/>
                    <w:sz w:val="22"/>
                    <w:szCs w:val="20"/>
                    <w:lang w:eastAsia="ja-JP" w:bidi="bn-BD"/>
                  </w:rPr>
                </w:pPr>
                <w:r>
                  <w:rPr>
                    <w:lang w:eastAsia="ja-JP"/>
                  </w:rPr>
                  <w:t>26/06/2019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A2FBB21" w14:textId="775558EB" w:rsidR="00096622" w:rsidRDefault="002B57EF" w:rsidP="008150E1">
                <w:pPr>
                  <w:pStyle w:val="CSFieldInfo"/>
                  <w:framePr w:wrap="auto" w:vAnchor="margin" w:hAnchor="text" w:yAlign="inline"/>
                  <w:rPr>
                    <w:lang w:eastAsia="ja-JP"/>
                  </w:rPr>
                </w:pPr>
                <w:r w:rsidRPr="00104E5E">
                  <w:rPr>
                    <w:lang w:eastAsia="ja-JP"/>
                  </w:rPr>
                  <w:t>Shenzhen</w:t>
                </w:r>
              </w:p>
            </w:sdtContent>
          </w:sdt>
        </w:tc>
      </w:tr>
    </w:tbl>
    <w:p w14:paraId="3B83ECA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405DFD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F1BAE98" w14:textId="77777777" w:rsidR="0058060A" w:rsidRDefault="0058060A" w:rsidP="0058060A">
            <w:pPr>
              <w:pStyle w:val="TableHeader"/>
            </w:pPr>
            <w:r>
              <w:t>Document Details</w:t>
            </w:r>
          </w:p>
        </w:tc>
      </w:tr>
      <w:tr w:rsidR="0058060A" w14:paraId="79C8C30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687CFE" w14:textId="77777777" w:rsidR="0058060A" w:rsidRDefault="0058060A" w:rsidP="001202FC">
            <w:pPr>
              <w:pStyle w:val="TableText"/>
            </w:pPr>
            <w:r>
              <w:t>Document Number:</w:t>
            </w:r>
          </w:p>
        </w:tc>
        <w:tc>
          <w:tcPr>
            <w:tcW w:w="3228" w:type="dxa"/>
            <w:shd w:val="clear" w:color="auto" w:fill="D9D9D9"/>
          </w:tcPr>
          <w:p w14:paraId="638FDFEF" w14:textId="77777777" w:rsidR="0058060A" w:rsidRDefault="0058060A" w:rsidP="001202FC">
            <w:pPr>
              <w:pStyle w:val="TableText"/>
            </w:pPr>
            <w:r>
              <w:t>Creation Date:</w:t>
            </w:r>
          </w:p>
        </w:tc>
        <w:tc>
          <w:tcPr>
            <w:tcW w:w="3008" w:type="dxa"/>
            <w:shd w:val="clear" w:color="auto" w:fill="D9D9D9"/>
          </w:tcPr>
          <w:p w14:paraId="218EAE7D" w14:textId="77777777" w:rsidR="0058060A" w:rsidRDefault="0058060A" w:rsidP="001202FC">
            <w:pPr>
              <w:pStyle w:val="TableText"/>
            </w:pPr>
            <w:r>
              <w:t>Document Author:</w:t>
            </w:r>
          </w:p>
        </w:tc>
      </w:tr>
      <w:tr w:rsidR="0058060A" w14:paraId="05EC735D"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25EDF626" w14:textId="0296B058" w:rsidR="0058060A" w:rsidRPr="00C201D7" w:rsidRDefault="00530050" w:rsidP="00530050">
                <w:pPr>
                  <w:pStyle w:val="TableText"/>
                  <w:rPr>
                    <w:rFonts w:eastAsia="MS Mincho"/>
                    <w:lang w:eastAsia="ja-JP"/>
                  </w:rPr>
                </w:pPr>
                <w:r>
                  <w:rPr>
                    <w:rFonts w:eastAsia="MS Mincho"/>
                    <w:lang w:val="en-US" w:eastAsia="ja-JP"/>
                  </w:rPr>
                  <w:t>106</w:t>
                </w:r>
              </w:p>
            </w:tc>
          </w:sdtContent>
        </w:sdt>
        <w:tc>
          <w:tcPr>
            <w:tcW w:w="3228" w:type="dxa"/>
          </w:tcPr>
          <w:p w14:paraId="3508E227" w14:textId="77777777" w:rsidR="0058060A" w:rsidRDefault="002131EB" w:rsidP="00A441AB">
            <w:pPr>
              <w:pStyle w:val="TableText"/>
            </w:pPr>
            <w:sdt>
              <w:sdtPr>
                <w:rPr>
                  <w:rFonts w:hint="eastAsia"/>
                  <w:lang w:eastAsia="ja-JP"/>
                </w:rPr>
                <w:alias w:val="Document Creation Date"/>
                <w:tag w:val="GSMADocumentCreatedDate"/>
                <w:id w:val="-1829277167"/>
                <w:placeholder>
                  <w:docPart w:val="2D2D9DFE800F41FEB03680E8C4E05CE3"/>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11-25T18:34:00Z">
                  <w:dateFormat w:val="yyyy-MM-dd"/>
                  <w:lid w:val="sv-SE"/>
                  <w:storeMappedDataAs w:val="dateTime"/>
                  <w:calendar w:val="gregorian"/>
                </w:date>
              </w:sdtPr>
              <w:sdtEndPr/>
              <w:sdtContent>
                <w:r w:rsidR="005852E2" w:rsidRPr="00A164DA">
                  <w:rPr>
                    <w:rStyle w:val="PlaceholderText"/>
                  </w:rPr>
                  <w:t>[Document Creation Date]</w:t>
                </w:r>
              </w:sdtContent>
            </w:sdt>
          </w:p>
        </w:tc>
        <w:tc>
          <w:tcPr>
            <w:tcW w:w="3008" w:type="dxa"/>
          </w:tcPr>
          <w:p w14:paraId="30D8BD8C" w14:textId="77777777" w:rsidR="0058060A" w:rsidRPr="00C201D7" w:rsidRDefault="0058060A" w:rsidP="00D20D7D">
            <w:pPr>
              <w:pStyle w:val="TableText"/>
              <w:rPr>
                <w:rFonts w:eastAsia="MS Mincho"/>
                <w:lang w:eastAsia="ja-JP"/>
              </w:rPr>
            </w:pPr>
          </w:p>
        </w:tc>
      </w:tr>
      <w:tr w:rsidR="0058060A" w14:paraId="6225DA1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125F8B" w14:textId="77777777" w:rsidR="0058060A" w:rsidRDefault="0058060A" w:rsidP="001202FC">
            <w:pPr>
              <w:pStyle w:val="TableText"/>
            </w:pPr>
            <w:r>
              <w:t>Originating GSMA Source:</w:t>
            </w:r>
          </w:p>
        </w:tc>
        <w:tc>
          <w:tcPr>
            <w:tcW w:w="3228" w:type="dxa"/>
            <w:shd w:val="clear" w:color="auto" w:fill="D9D9D9"/>
          </w:tcPr>
          <w:p w14:paraId="6AE85081" w14:textId="77777777" w:rsidR="0058060A" w:rsidRDefault="0058060A" w:rsidP="001202FC">
            <w:pPr>
              <w:pStyle w:val="TableText"/>
            </w:pPr>
            <w:r>
              <w:t>Deadline for response:</w:t>
            </w:r>
          </w:p>
        </w:tc>
        <w:tc>
          <w:tcPr>
            <w:tcW w:w="3008" w:type="dxa"/>
            <w:shd w:val="clear" w:color="auto" w:fill="D9D9D9"/>
          </w:tcPr>
          <w:p w14:paraId="6D654C1D" w14:textId="77777777" w:rsidR="0058060A" w:rsidRDefault="0058060A" w:rsidP="001202FC">
            <w:pPr>
              <w:pStyle w:val="TableText"/>
            </w:pPr>
            <w:r>
              <w:t>Liaison Statement Contact</w:t>
            </w:r>
          </w:p>
        </w:tc>
      </w:tr>
      <w:tr w:rsidR="0058060A" w14:paraId="0089F8D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12B7672" w14:textId="77777777" w:rsidR="0058060A" w:rsidRPr="00C201D7" w:rsidRDefault="005852E2" w:rsidP="00D20D7D">
            <w:pPr>
              <w:pStyle w:val="TableText"/>
              <w:rPr>
                <w:rFonts w:eastAsia="MS Mincho"/>
                <w:lang w:eastAsia="ja-JP"/>
              </w:rPr>
            </w:pPr>
            <w:r>
              <w:rPr>
                <w:rFonts w:eastAsia="MS Mincho"/>
                <w:i/>
                <w:lang w:eastAsia="ja-JP"/>
              </w:rPr>
              <w:t>NG/Packet</w:t>
            </w:r>
          </w:p>
        </w:tc>
        <w:tc>
          <w:tcPr>
            <w:tcW w:w="3228" w:type="dxa"/>
          </w:tcPr>
          <w:p w14:paraId="5B6BDD10"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540C8CFF" w14:textId="77777777" w:rsidR="0058060A" w:rsidRPr="0062734F" w:rsidRDefault="0058060A" w:rsidP="001202FC">
            <w:pPr>
              <w:pStyle w:val="TableText"/>
              <w:rPr>
                <w:rFonts w:eastAsia="MS Mincho"/>
                <w:i/>
                <w:lang w:eastAsia="ja-JP"/>
              </w:rPr>
            </w:pPr>
          </w:p>
        </w:tc>
      </w:tr>
      <w:tr w:rsidR="0058060A" w14:paraId="5A5BE6E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81C20A7"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A1D8A9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12B6108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658DC7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DA5A286" w14:textId="77777777" w:rsidR="0058060A" w:rsidRDefault="0058060A" w:rsidP="0058060A">
            <w:pPr>
              <w:pStyle w:val="TableHeader"/>
            </w:pPr>
            <w:r>
              <w:t>Action Required by Recipient</w:t>
            </w:r>
          </w:p>
        </w:tc>
      </w:tr>
      <w:tr w:rsidR="0058060A" w14:paraId="2FC1CE0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A0E05AA"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6FC1517" w14:textId="77777777" w:rsidR="0058060A" w:rsidRPr="00C201D7" w:rsidRDefault="0058060A" w:rsidP="0058060A">
            <w:pPr>
              <w:pStyle w:val="TableText"/>
              <w:rPr>
                <w:rFonts w:eastAsia="MS Mincho"/>
                <w:lang w:eastAsia="ja-JP"/>
              </w:rPr>
            </w:pPr>
          </w:p>
        </w:tc>
      </w:tr>
      <w:tr w:rsidR="0058060A" w14:paraId="4279993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9099EA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17A09E" w14:textId="5FD52D0F" w:rsidR="0058060A" w:rsidRPr="00C201D7" w:rsidRDefault="00A06F91" w:rsidP="001202FC">
            <w:pPr>
              <w:pStyle w:val="TableText"/>
              <w:rPr>
                <w:rFonts w:eastAsia="MS Mincho"/>
                <w:lang w:eastAsia="ja-JP"/>
              </w:rPr>
            </w:pPr>
            <w:r>
              <w:rPr>
                <w:rFonts w:eastAsia="MS Mincho"/>
                <w:lang w:eastAsia="ja-JP"/>
              </w:rPr>
              <w:t>3GPP CT1</w:t>
            </w:r>
          </w:p>
        </w:tc>
      </w:tr>
    </w:tbl>
    <w:p w14:paraId="4DF81904" w14:textId="77777777" w:rsidR="00FC0FBE" w:rsidRDefault="00FC0FBE" w:rsidP="0058060A">
      <w:pPr>
        <w:pStyle w:val="NormalParagraph"/>
        <w:rPr>
          <w:lang w:val="en-IE"/>
        </w:rPr>
      </w:pPr>
    </w:p>
    <w:sdt>
      <w:sdtPr>
        <w:rPr>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1E48B37" w14:textId="6C34AF69" w:rsidR="00A441AB" w:rsidRDefault="00A06F91" w:rsidP="00A441AB">
          <w:pPr>
            <w:pStyle w:val="TableText"/>
            <w:rPr>
              <w:sz w:val="22"/>
              <w:szCs w:val="20"/>
              <w:lang w:eastAsia="ja-JP" w:bidi="bn-BD"/>
            </w:rPr>
          </w:pPr>
          <w:r>
            <w:rPr>
              <w:lang w:val="en-US" w:eastAsia="ja-JP"/>
            </w:rPr>
            <w:t>LS from GERI to 3GPP on SMS in emergency cases</w:t>
          </w:r>
        </w:p>
      </w:sdtContent>
    </w:sdt>
    <w:p w14:paraId="77BD91DF" w14:textId="77777777" w:rsidR="00FF77C0" w:rsidRPr="00C201D7" w:rsidRDefault="00FF77C0" w:rsidP="00D20D7D">
      <w:pPr>
        <w:pStyle w:val="NormalParagraph"/>
        <w:rPr>
          <w:rFonts w:eastAsia="MS Mincho"/>
          <w:lang w:eastAsia="ja-JP"/>
        </w:rPr>
      </w:pPr>
    </w:p>
    <w:p w14:paraId="6DCC6551" w14:textId="77777777" w:rsidR="00BA7820" w:rsidRPr="00885ABB" w:rsidRDefault="00BA7820" w:rsidP="00BA7820">
      <w:pPr>
        <w:pStyle w:val="Heading1"/>
      </w:pPr>
      <w:r>
        <w:t>Introduction</w:t>
      </w:r>
    </w:p>
    <w:p w14:paraId="63484525" w14:textId="05D679D8" w:rsidR="00C11A71" w:rsidRDefault="00BA7820" w:rsidP="00B8417B">
      <w:pPr>
        <w:pStyle w:val="NormalParagraph"/>
        <w:jc w:val="both"/>
        <w:rPr>
          <w:rFonts w:cs="Arial"/>
        </w:rPr>
      </w:pPr>
      <w:r>
        <w:rPr>
          <w:lang w:eastAsia="en-US" w:bidi="bn-BD"/>
        </w:rPr>
        <w:t>GSMA NG GERI is</w:t>
      </w:r>
      <w:r w:rsidR="00317E40">
        <w:rPr>
          <w:lang w:eastAsia="en-US" w:bidi="bn-BD"/>
        </w:rPr>
        <w:t xml:space="preserve"> working on a new GSMA PRD NG.119 “Emergency</w:t>
      </w:r>
      <w:r w:rsidR="00625A52">
        <w:rPr>
          <w:lang w:eastAsia="en-US" w:bidi="bn-BD"/>
        </w:rPr>
        <w:t xml:space="preserve"> communication</w:t>
      </w:r>
      <w:r w:rsidR="00317E40">
        <w:rPr>
          <w:lang w:eastAsia="en-US" w:bidi="bn-BD"/>
        </w:rPr>
        <w:t xml:space="preserve"> for roamers”. </w:t>
      </w:r>
      <w:r w:rsidR="00FF168B">
        <w:rPr>
          <w:lang w:eastAsia="en-US" w:bidi="bn-BD"/>
        </w:rPr>
        <w:t xml:space="preserve">As part of this work, </w:t>
      </w:r>
      <w:r w:rsidR="00C11A71">
        <w:rPr>
          <w:lang w:eastAsia="en-US" w:bidi="bn-BD"/>
        </w:rPr>
        <w:t>Advanced Mobile Location (AML) is documented. AML</w:t>
      </w:r>
      <w:r w:rsidR="00C11A71">
        <w:rPr>
          <w:rFonts w:cs="Arial"/>
        </w:rPr>
        <w:t xml:space="preserve"> is a supplemental service that makes handset location available to emergency services when an emergency call is placed. The user’s location (example: GPS coordinates) is sent directly to Public Safety Answering Point or emergency call centre) using SMS or HTTPS.</w:t>
      </w:r>
      <w:r w:rsidR="0071421C">
        <w:rPr>
          <w:rFonts w:cs="Arial"/>
        </w:rPr>
        <w:t xml:space="preserve"> </w:t>
      </w:r>
    </w:p>
    <w:p w14:paraId="100D0C6B" w14:textId="121B5041" w:rsidR="0071421C" w:rsidRDefault="0071421C" w:rsidP="00B8417B">
      <w:pPr>
        <w:pStyle w:val="NormalParagraph"/>
        <w:jc w:val="both"/>
        <w:rPr>
          <w:rFonts w:cs="Arial"/>
        </w:rPr>
      </w:pPr>
      <w:r>
        <w:rPr>
          <w:rFonts w:cs="Arial"/>
        </w:rPr>
        <w:t xml:space="preserve">In case of SMS, the UE must have the </w:t>
      </w:r>
      <w:r w:rsidR="009D02E9">
        <w:rPr>
          <w:rFonts w:cs="Arial"/>
        </w:rPr>
        <w:t xml:space="preserve">address of the SMS-C in the VPMN that must be used for AML purpose. </w:t>
      </w:r>
      <w:r w:rsidR="0066303B">
        <w:rPr>
          <w:rFonts w:cs="Arial"/>
        </w:rPr>
        <w:t>Today the UE has the address of the SMS-C in the HPMN and that address is used for non</w:t>
      </w:r>
      <w:r w:rsidR="007D437C">
        <w:rPr>
          <w:rFonts w:cs="Arial"/>
        </w:rPr>
        <w:t>-</w:t>
      </w:r>
      <w:r w:rsidR="0066303B">
        <w:rPr>
          <w:rFonts w:cs="Arial"/>
        </w:rPr>
        <w:t xml:space="preserve">emergency </w:t>
      </w:r>
      <w:r w:rsidR="007D437C">
        <w:rPr>
          <w:rFonts w:cs="Arial"/>
        </w:rPr>
        <w:t>SMS use cases.</w:t>
      </w:r>
    </w:p>
    <w:p w14:paraId="1D501DA7" w14:textId="77777777" w:rsidR="00BA7820" w:rsidRPr="0068786C" w:rsidRDefault="00BA7820" w:rsidP="00BA7820">
      <w:pPr>
        <w:pStyle w:val="Heading1"/>
      </w:pPr>
      <w:r w:rsidRPr="0068786C">
        <w:lastRenderedPageBreak/>
        <w:t>Background</w:t>
      </w:r>
    </w:p>
    <w:p w14:paraId="06B18B55" w14:textId="7608F0F4" w:rsidR="00502B43" w:rsidRPr="00877408" w:rsidRDefault="00BA7820" w:rsidP="008A1F27">
      <w:pPr>
        <w:pStyle w:val="NormalParagraph"/>
        <w:jc w:val="both"/>
        <w:rPr>
          <w:lang w:eastAsia="en-US" w:bidi="bn-BD"/>
        </w:rPr>
      </w:pPr>
      <w:r>
        <w:rPr>
          <w:lang w:eastAsia="en-US" w:bidi="bn-BD"/>
        </w:rPr>
        <w:t xml:space="preserve">GSMA NG </w:t>
      </w:r>
      <w:r w:rsidR="00877408">
        <w:rPr>
          <w:lang w:eastAsia="en-US" w:bidi="bn-BD"/>
        </w:rPr>
        <w:t>GERI</w:t>
      </w:r>
      <w:r>
        <w:rPr>
          <w:lang w:eastAsia="en-US" w:bidi="bn-BD"/>
        </w:rPr>
        <w:t xml:space="preserve"> notes that 3GPP TS 24.301 </w:t>
      </w:r>
      <w:r w:rsidR="008565EE">
        <w:rPr>
          <w:lang w:eastAsia="en-US" w:bidi="bn-BD"/>
        </w:rPr>
        <w:t xml:space="preserve">and TS 24.501 </w:t>
      </w:r>
      <w:r w:rsidR="008A1F27">
        <w:rPr>
          <w:lang w:eastAsia="en-US" w:bidi="bn-BD"/>
        </w:rPr>
        <w:t>h</w:t>
      </w:r>
      <w:r w:rsidR="00781215" w:rsidRPr="00877408">
        <w:rPr>
          <w:lang w:val="en-US" w:eastAsia="en-US" w:bidi="bn-BD"/>
        </w:rPr>
        <w:t>as specified the procedures by which the UE can get the extended emergency number list from the MME and AMF, respectively</w:t>
      </w:r>
      <w:r w:rsidR="00104E5E">
        <w:rPr>
          <w:lang w:val="en-US" w:eastAsia="en-US" w:bidi="bn-BD"/>
        </w:rPr>
        <w:t xml:space="preserve"> :-</w:t>
      </w:r>
    </w:p>
    <w:p w14:paraId="643AFA11" w14:textId="77777777" w:rsidR="00502B43" w:rsidRPr="00877408" w:rsidRDefault="00781215" w:rsidP="00104E5E">
      <w:pPr>
        <w:pStyle w:val="NormalParagraph"/>
        <w:numPr>
          <w:ilvl w:val="0"/>
          <w:numId w:val="22"/>
        </w:numPr>
        <w:jc w:val="both"/>
        <w:rPr>
          <w:lang w:eastAsia="en-US" w:bidi="bn-BD"/>
        </w:rPr>
      </w:pPr>
      <w:r w:rsidRPr="00877408">
        <w:rPr>
          <w:b/>
          <w:bCs/>
          <w:lang w:val="en-US" w:eastAsia="en-US" w:bidi="bn-BD"/>
        </w:rPr>
        <w:t xml:space="preserve">Extended emergency number list: </w:t>
      </w:r>
      <w:r w:rsidRPr="00877408">
        <w:rPr>
          <w:lang w:eastAsia="en-US" w:bidi="bn-BD"/>
        </w:rPr>
        <w:t>the contents of this IE indicates a list of emergency numbers (with URN information) valid within the same country as in the PLMN from which this IE is received or valid only in the PLMN from which this IE is received.</w:t>
      </w:r>
    </w:p>
    <w:p w14:paraId="4598553D" w14:textId="19137A02" w:rsidR="00502B43" w:rsidRPr="00877408" w:rsidRDefault="00781215" w:rsidP="00104E5E">
      <w:pPr>
        <w:pStyle w:val="NormalParagraph"/>
        <w:jc w:val="both"/>
        <w:rPr>
          <w:lang w:eastAsia="en-US" w:bidi="bn-BD"/>
        </w:rPr>
      </w:pPr>
      <w:r w:rsidRPr="00877408">
        <w:rPr>
          <w:lang w:eastAsia="en-US" w:bidi="bn-BD"/>
        </w:rPr>
        <w:t>Th</w:t>
      </w:r>
      <w:r w:rsidR="00104E5E">
        <w:rPr>
          <w:lang w:eastAsia="en-US" w:bidi="bn-BD"/>
        </w:rPr>
        <w:t>e above IE</w:t>
      </w:r>
      <w:r w:rsidRPr="00877408">
        <w:rPr>
          <w:lang w:eastAsia="en-US" w:bidi="bn-BD"/>
        </w:rPr>
        <w:t xml:space="preserve"> ensures that the supporting UE has knowledge of the </w:t>
      </w:r>
      <w:r w:rsidR="00104E5E">
        <w:rPr>
          <w:lang w:eastAsia="en-US" w:bidi="bn-BD"/>
        </w:rPr>
        <w:t xml:space="preserve">valid </w:t>
      </w:r>
      <w:r w:rsidRPr="00877408">
        <w:rPr>
          <w:lang w:eastAsia="en-US" w:bidi="bn-BD"/>
        </w:rPr>
        <w:t>emergency numbers within the VPMN.</w:t>
      </w:r>
    </w:p>
    <w:p w14:paraId="5D5C77FE" w14:textId="77777777" w:rsidR="00BA7820" w:rsidRPr="006C6B52" w:rsidRDefault="00BA7820" w:rsidP="00BA7820">
      <w:pPr>
        <w:pStyle w:val="Heading1"/>
      </w:pPr>
      <w:r w:rsidRPr="006C6B52">
        <w:t>Questions</w:t>
      </w:r>
      <w:r>
        <w:t xml:space="preserve"> to CT1</w:t>
      </w:r>
    </w:p>
    <w:p w14:paraId="3F742D34" w14:textId="6E5C5D7B" w:rsidR="00BA7820" w:rsidRDefault="00BA7820" w:rsidP="00BA7820">
      <w:pPr>
        <w:rPr>
          <w:rFonts w:cs="Arial"/>
        </w:rPr>
      </w:pPr>
      <w:r>
        <w:rPr>
          <w:rFonts w:cs="Arial"/>
        </w:rPr>
        <w:t xml:space="preserve">Would 3GPP CT1 </w:t>
      </w:r>
      <w:r w:rsidR="003802C6">
        <w:rPr>
          <w:rFonts w:cs="Arial"/>
        </w:rPr>
        <w:t xml:space="preserve">see a possibility to provide </w:t>
      </w:r>
      <w:r w:rsidR="003802C6" w:rsidRPr="003802C6">
        <w:rPr>
          <w:rFonts w:cs="Arial"/>
        </w:rPr>
        <w:t>the SMS-C address to be used for AML in a similar way</w:t>
      </w:r>
      <w:r w:rsidR="003802C6">
        <w:rPr>
          <w:rFonts w:cs="Arial"/>
        </w:rPr>
        <w:t xml:space="preserve"> as the emergency </w:t>
      </w:r>
      <w:r w:rsidR="006E6BD9">
        <w:rPr>
          <w:rFonts w:cs="Arial"/>
        </w:rPr>
        <w:t>numbers</w:t>
      </w:r>
      <w:r w:rsidR="00104E5E">
        <w:rPr>
          <w:rFonts w:cs="Arial"/>
        </w:rPr>
        <w:t xml:space="preserve"> are provided</w:t>
      </w:r>
      <w:r w:rsidR="003802C6" w:rsidRPr="003802C6">
        <w:rPr>
          <w:rFonts w:cs="Arial"/>
        </w:rPr>
        <w:t>, i.e., during attach / registration from the MME</w:t>
      </w:r>
      <w:r w:rsidR="006E6BD9">
        <w:rPr>
          <w:rFonts w:cs="Arial"/>
        </w:rPr>
        <w:t xml:space="preserve"> or </w:t>
      </w:r>
      <w:r w:rsidR="003802C6" w:rsidRPr="003802C6">
        <w:rPr>
          <w:rFonts w:cs="Arial"/>
        </w:rPr>
        <w:t>AMF</w:t>
      </w:r>
      <w:r w:rsidR="006E6BD9">
        <w:rPr>
          <w:rFonts w:cs="Arial"/>
        </w:rPr>
        <w:t>, respectively</w:t>
      </w:r>
      <w:r w:rsidR="003802C6" w:rsidRPr="003802C6">
        <w:rPr>
          <w:rFonts w:cs="Arial"/>
        </w:rPr>
        <w:t>?</w:t>
      </w:r>
      <w:r>
        <w:rPr>
          <w:rFonts w:cs="Arial"/>
        </w:rPr>
        <w:t xml:space="preserve"> </w:t>
      </w:r>
    </w:p>
    <w:p w14:paraId="66F70D3D" w14:textId="77777777" w:rsidR="00BA7820" w:rsidRDefault="00BA7820" w:rsidP="00BA7820">
      <w:pPr>
        <w:rPr>
          <w:rFonts w:eastAsiaTheme="minorHAnsi" w:cs="Arial"/>
          <w:color w:val="1F497D"/>
          <w:lang w:val="en-US" w:bidi="ar-SA"/>
        </w:rPr>
      </w:pPr>
    </w:p>
    <w:p w14:paraId="2EC3C5D6" w14:textId="43742930" w:rsidR="00BA7820" w:rsidRDefault="00BA7820" w:rsidP="00BA7820">
      <w:pPr>
        <w:pStyle w:val="NormalParagraph"/>
        <w:jc w:val="both"/>
        <w:rPr>
          <w:lang w:eastAsia="en-US" w:bidi="bn-BD"/>
        </w:rPr>
      </w:pPr>
      <w:r>
        <w:rPr>
          <w:lang w:eastAsia="en-US" w:bidi="bn-BD"/>
        </w:rPr>
        <w:t xml:space="preserve">Would </w:t>
      </w:r>
      <w:r>
        <w:rPr>
          <w:lang w:eastAsia="en-US"/>
        </w:rPr>
        <w:t xml:space="preserve">3GPP CT1 </w:t>
      </w:r>
      <w:r>
        <w:rPr>
          <w:lang w:eastAsia="en-US" w:bidi="bn-BD"/>
        </w:rPr>
        <w:t xml:space="preserve">extend the existing procedures in 3GPP TS 24.301 </w:t>
      </w:r>
      <w:r w:rsidR="006E6BD9">
        <w:rPr>
          <w:lang w:eastAsia="en-US" w:bidi="bn-BD"/>
        </w:rPr>
        <w:t xml:space="preserve">and </w:t>
      </w:r>
      <w:r w:rsidR="0026573D">
        <w:rPr>
          <w:lang w:eastAsia="en-US" w:bidi="bn-BD"/>
        </w:rPr>
        <w:t>TS 24.501 to provide</w:t>
      </w:r>
      <w:r w:rsidR="00DF49A5">
        <w:rPr>
          <w:lang w:eastAsia="en-US" w:bidi="bn-BD"/>
        </w:rPr>
        <w:t xml:space="preserve"> to the UE</w:t>
      </w:r>
      <w:r w:rsidR="0026573D">
        <w:rPr>
          <w:lang w:eastAsia="en-US" w:bidi="bn-BD"/>
        </w:rPr>
        <w:t xml:space="preserve"> the SMS-C address to be used for AML</w:t>
      </w:r>
      <w:r>
        <w:rPr>
          <w:lang w:eastAsia="en-US" w:bidi="bn-BD"/>
        </w:rPr>
        <w:t>?</w:t>
      </w:r>
    </w:p>
    <w:p w14:paraId="0D2448C3" w14:textId="77777777" w:rsidR="00BA7820" w:rsidRPr="00885ABB" w:rsidRDefault="00BA7820" w:rsidP="00BA7820">
      <w:pPr>
        <w:pStyle w:val="Heading1"/>
      </w:pPr>
      <w:r w:rsidRPr="00885ABB">
        <w:t>A</w:t>
      </w:r>
      <w:r>
        <w:t>ction to CT1</w:t>
      </w:r>
    </w:p>
    <w:p w14:paraId="44081F7B" w14:textId="7DD6CC17" w:rsidR="00BA7820" w:rsidRDefault="00BA7820" w:rsidP="00BA7820">
      <w:pPr>
        <w:pStyle w:val="NormalParagraph"/>
        <w:jc w:val="both"/>
        <w:rPr>
          <w:lang w:eastAsia="en-US" w:bidi="bn-BD"/>
        </w:rPr>
      </w:pPr>
      <w:r>
        <w:rPr>
          <w:lang w:eastAsia="en-US" w:bidi="bn-BD"/>
        </w:rPr>
        <w:t>GSMA NG GERI kindly requests 3GPP CT1 to provide feedback regarding the above questions</w:t>
      </w:r>
      <w:r w:rsidR="007D437C">
        <w:rPr>
          <w:lang w:eastAsia="en-US" w:bidi="bn-BD"/>
        </w:rPr>
        <w:t xml:space="preserve"> and if possible to document a solution</w:t>
      </w:r>
      <w:r>
        <w:rPr>
          <w:lang w:eastAsia="en-US" w:bidi="bn-BD"/>
        </w:rPr>
        <w:t>.</w:t>
      </w:r>
    </w:p>
    <w:p w14:paraId="06AC85D5" w14:textId="77777777" w:rsidR="00BA7820" w:rsidRPr="00A10B57" w:rsidRDefault="00BA7820" w:rsidP="00BA7820">
      <w:pPr>
        <w:pStyle w:val="Heading1"/>
      </w:pPr>
      <w:r w:rsidRPr="00A10B57">
        <w:t>N</w:t>
      </w:r>
      <w:r>
        <w:t>ext</w:t>
      </w:r>
      <w:r w:rsidRPr="00A10B57">
        <w:t xml:space="preserve"> M</w:t>
      </w:r>
      <w:r>
        <w:t>eetings</w:t>
      </w:r>
    </w:p>
    <w:p w14:paraId="2396EF2F" w14:textId="15D175B5" w:rsidR="00BA7820" w:rsidRPr="00781215" w:rsidRDefault="00BA7820" w:rsidP="00BA7820">
      <w:pPr>
        <w:pStyle w:val="NormalParagraph"/>
        <w:jc w:val="both"/>
        <w:rPr>
          <w:lang w:eastAsia="en-US" w:bidi="bn-BD"/>
        </w:rPr>
      </w:pPr>
      <w:r>
        <w:rPr>
          <w:lang w:eastAsia="en-US" w:bidi="bn-BD"/>
        </w:rPr>
        <w:t>GERI#</w:t>
      </w:r>
      <w:r w:rsidRPr="00781215">
        <w:rPr>
          <w:lang w:eastAsia="en-US" w:bidi="bn-BD"/>
        </w:rPr>
        <w:t>02</w:t>
      </w:r>
      <w:r w:rsidRPr="00781215">
        <w:rPr>
          <w:lang w:eastAsia="en-US" w:bidi="bn-BD"/>
        </w:rPr>
        <w:tab/>
      </w:r>
      <w:r w:rsidR="009129D0" w:rsidRPr="00781215">
        <w:rPr>
          <w:lang w:eastAsia="en-US" w:bidi="bn-BD"/>
        </w:rPr>
        <w:t>9</w:t>
      </w:r>
      <w:r w:rsidRPr="00781215">
        <w:rPr>
          <w:vertAlign w:val="superscript"/>
          <w:lang w:eastAsia="en-US" w:bidi="bn-BD"/>
        </w:rPr>
        <w:t>th</w:t>
      </w:r>
      <w:r w:rsidRPr="00781215">
        <w:rPr>
          <w:lang w:eastAsia="en-US" w:bidi="bn-BD"/>
        </w:rPr>
        <w:t xml:space="preserve"> </w:t>
      </w:r>
      <w:r w:rsidR="009129D0" w:rsidRPr="00781215">
        <w:rPr>
          <w:lang w:eastAsia="en-US" w:bidi="bn-BD"/>
        </w:rPr>
        <w:t>October</w:t>
      </w:r>
      <w:r w:rsidRPr="00781215">
        <w:rPr>
          <w:lang w:eastAsia="en-US" w:bidi="bn-BD"/>
        </w:rPr>
        <w:t xml:space="preserve"> 2019</w:t>
      </w:r>
    </w:p>
    <w:p w14:paraId="70629764" w14:textId="20FA5AC3" w:rsidR="00BA7820" w:rsidRDefault="00BA7820" w:rsidP="00BA7820">
      <w:pPr>
        <w:pStyle w:val="NormalParagraph"/>
        <w:rPr>
          <w:rFonts w:eastAsia="MS Mincho"/>
          <w:lang w:eastAsia="ja-JP"/>
        </w:rPr>
      </w:pPr>
      <w:r w:rsidRPr="00781215">
        <w:rPr>
          <w:rFonts w:eastAsia="MS Mincho"/>
          <w:lang w:eastAsia="ja-JP"/>
        </w:rPr>
        <w:t>GERI#03</w:t>
      </w:r>
      <w:r w:rsidRPr="00781215">
        <w:rPr>
          <w:rFonts w:eastAsia="MS Mincho"/>
          <w:lang w:eastAsia="ja-JP"/>
        </w:rPr>
        <w:tab/>
      </w:r>
      <w:r w:rsidR="009129D0" w:rsidRPr="00781215">
        <w:rPr>
          <w:rFonts w:eastAsia="MS Mincho"/>
          <w:lang w:eastAsia="ja-JP"/>
        </w:rPr>
        <w:t>21</w:t>
      </w:r>
      <w:r w:rsidR="00781215" w:rsidRPr="00781215">
        <w:rPr>
          <w:rFonts w:eastAsia="MS Mincho"/>
          <w:vertAlign w:val="superscript"/>
          <w:lang w:eastAsia="ja-JP"/>
        </w:rPr>
        <w:t>st</w:t>
      </w:r>
      <w:r w:rsidR="00781215" w:rsidRPr="00781215">
        <w:rPr>
          <w:rFonts w:eastAsia="MS Mincho"/>
          <w:lang w:eastAsia="ja-JP"/>
        </w:rPr>
        <w:t xml:space="preserve"> January</w:t>
      </w:r>
      <w:r w:rsidRPr="00781215">
        <w:rPr>
          <w:rFonts w:eastAsia="MS Mincho"/>
          <w:lang w:eastAsia="ja-JP"/>
        </w:rPr>
        <w:t xml:space="preserve"> 20</w:t>
      </w:r>
      <w:r w:rsidR="00781215" w:rsidRPr="00781215">
        <w:rPr>
          <w:rFonts w:eastAsia="MS Mincho"/>
          <w:lang w:eastAsia="ja-JP"/>
        </w:rPr>
        <w:t>20</w:t>
      </w:r>
    </w:p>
    <w:p w14:paraId="46059F0F" w14:textId="31B841AE" w:rsidR="00A06F91" w:rsidRPr="00C201D7" w:rsidRDefault="00A06F91" w:rsidP="003F70BB">
      <w:pPr>
        <w:pStyle w:val="NormalParagraph"/>
        <w:rPr>
          <w:rFonts w:eastAsia="MS Mincho"/>
          <w:b/>
          <w:lang w:eastAsia="ja-JP"/>
        </w:rPr>
      </w:pPr>
    </w:p>
    <w:sectPr w:rsidR="00A06F91" w:rsidRPr="00C201D7"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391C5" w14:textId="77777777" w:rsidR="002131EB" w:rsidRDefault="002131EB">
      <w:r>
        <w:separator/>
      </w:r>
    </w:p>
    <w:p w14:paraId="5F1BF1E1" w14:textId="77777777" w:rsidR="002131EB" w:rsidRDefault="002131EB"/>
    <w:p w14:paraId="4E1B313C" w14:textId="77777777" w:rsidR="002131EB" w:rsidRDefault="002131EB"/>
    <w:p w14:paraId="043CA53D" w14:textId="77777777" w:rsidR="002131EB" w:rsidRDefault="002131EB"/>
    <w:p w14:paraId="259BD1DB" w14:textId="77777777" w:rsidR="002131EB" w:rsidRDefault="002131EB"/>
    <w:p w14:paraId="65CE76FA" w14:textId="77777777" w:rsidR="002131EB" w:rsidRDefault="002131EB"/>
    <w:p w14:paraId="3CB74C68" w14:textId="77777777" w:rsidR="002131EB" w:rsidRDefault="002131EB"/>
    <w:p w14:paraId="5EFB07B9" w14:textId="77777777" w:rsidR="002131EB" w:rsidRDefault="002131EB"/>
    <w:p w14:paraId="5F642B28" w14:textId="77777777" w:rsidR="002131EB" w:rsidRDefault="002131EB"/>
  </w:endnote>
  <w:endnote w:type="continuationSeparator" w:id="0">
    <w:p w14:paraId="2EB5632A" w14:textId="77777777" w:rsidR="002131EB" w:rsidRDefault="002131EB">
      <w:r>
        <w:continuationSeparator/>
      </w:r>
    </w:p>
    <w:p w14:paraId="7FAA0551" w14:textId="77777777" w:rsidR="002131EB" w:rsidRDefault="002131EB"/>
    <w:p w14:paraId="389AE412" w14:textId="77777777" w:rsidR="002131EB" w:rsidRDefault="002131EB"/>
    <w:p w14:paraId="292C52E5" w14:textId="77777777" w:rsidR="002131EB" w:rsidRDefault="002131EB"/>
    <w:p w14:paraId="2474D231" w14:textId="77777777" w:rsidR="002131EB" w:rsidRDefault="002131EB"/>
    <w:p w14:paraId="30B061B7" w14:textId="77777777" w:rsidR="002131EB" w:rsidRDefault="002131EB"/>
    <w:p w14:paraId="79A180FE" w14:textId="77777777" w:rsidR="002131EB" w:rsidRDefault="002131EB"/>
    <w:p w14:paraId="43DE9678" w14:textId="77777777" w:rsidR="002131EB" w:rsidRDefault="002131EB"/>
    <w:p w14:paraId="4D3F5FB8" w14:textId="77777777" w:rsidR="002131EB" w:rsidRDefault="00213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9233E"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CE9C5B6" w14:textId="77777777" w:rsidR="00C66843" w:rsidRDefault="00C66843" w:rsidP="00DB7D27">
    <w:pPr>
      <w:ind w:left="-851"/>
      <w:rPr>
        <w:i/>
        <w:sz w:val="20"/>
      </w:rPr>
    </w:pPr>
  </w:p>
  <w:p w14:paraId="1F5295D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D8712" w14:textId="77777777" w:rsidR="002131EB" w:rsidRDefault="002131EB">
      <w:r>
        <w:separator/>
      </w:r>
    </w:p>
    <w:p w14:paraId="05C37ECE" w14:textId="77777777" w:rsidR="002131EB" w:rsidRDefault="002131EB"/>
    <w:p w14:paraId="37E46054" w14:textId="77777777" w:rsidR="002131EB" w:rsidRDefault="002131EB"/>
    <w:p w14:paraId="4F5058E5" w14:textId="77777777" w:rsidR="002131EB" w:rsidRDefault="002131EB"/>
    <w:p w14:paraId="586F35FC" w14:textId="77777777" w:rsidR="002131EB" w:rsidRDefault="002131EB"/>
    <w:p w14:paraId="3D76FADC" w14:textId="77777777" w:rsidR="002131EB" w:rsidRDefault="002131EB"/>
    <w:p w14:paraId="18829C7F" w14:textId="77777777" w:rsidR="002131EB" w:rsidRDefault="002131EB"/>
    <w:p w14:paraId="65BA6E0E" w14:textId="77777777" w:rsidR="002131EB" w:rsidRDefault="002131EB"/>
    <w:p w14:paraId="3C1CF896" w14:textId="77777777" w:rsidR="002131EB" w:rsidRDefault="002131EB"/>
  </w:footnote>
  <w:footnote w:type="continuationSeparator" w:id="0">
    <w:p w14:paraId="51CDDB1B" w14:textId="77777777" w:rsidR="002131EB" w:rsidRDefault="002131EB">
      <w:r>
        <w:continuationSeparator/>
      </w:r>
    </w:p>
    <w:p w14:paraId="615B6A9B" w14:textId="77777777" w:rsidR="002131EB" w:rsidRDefault="002131EB"/>
    <w:p w14:paraId="0B15A74F" w14:textId="77777777" w:rsidR="002131EB" w:rsidRDefault="002131EB"/>
    <w:p w14:paraId="58C043DC" w14:textId="77777777" w:rsidR="002131EB" w:rsidRDefault="002131EB"/>
    <w:p w14:paraId="62F837AB" w14:textId="77777777" w:rsidR="002131EB" w:rsidRDefault="002131EB"/>
    <w:p w14:paraId="677C98C6" w14:textId="77777777" w:rsidR="002131EB" w:rsidRDefault="002131EB"/>
    <w:p w14:paraId="31FDD539" w14:textId="77777777" w:rsidR="002131EB" w:rsidRDefault="002131EB"/>
    <w:p w14:paraId="71E9B7C2" w14:textId="77777777" w:rsidR="002131EB" w:rsidRDefault="002131EB"/>
    <w:p w14:paraId="2E3B7554" w14:textId="77777777" w:rsidR="002131EB" w:rsidRDefault="002131E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BF72A" w14:textId="77777777" w:rsidR="00C66843" w:rsidRDefault="00C66843">
    <w:pPr>
      <w:pStyle w:val="Header"/>
    </w:pPr>
  </w:p>
  <w:p w14:paraId="6445C665"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31502" w14:textId="77777777" w:rsidR="00C66843" w:rsidRPr="00F04B04" w:rsidRDefault="00C66843" w:rsidP="0060180A">
    <w:pPr>
      <w:pStyle w:val="Header"/>
    </w:pPr>
  </w:p>
  <w:p w14:paraId="57F9AE8A"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56A1E74"/>
    <w:multiLevelType w:val="hybridMultilevel"/>
    <w:tmpl w:val="FE9AE9C4"/>
    <w:lvl w:ilvl="0" w:tplc="96EA2122">
      <w:start w:val="1"/>
      <w:numFmt w:val="bullet"/>
      <w:lvlText w:val=""/>
      <w:lvlJc w:val="left"/>
      <w:pPr>
        <w:tabs>
          <w:tab w:val="num" w:pos="720"/>
        </w:tabs>
        <w:ind w:left="720" w:hanging="360"/>
      </w:pPr>
      <w:rPr>
        <w:rFonts w:ascii="Wingdings" w:hAnsi="Wingdings" w:hint="default"/>
      </w:rPr>
    </w:lvl>
    <w:lvl w:ilvl="1" w:tplc="9F6A399A">
      <w:start w:val="174"/>
      <w:numFmt w:val="bullet"/>
      <w:lvlText w:val="–"/>
      <w:lvlJc w:val="left"/>
      <w:pPr>
        <w:tabs>
          <w:tab w:val="num" w:pos="1440"/>
        </w:tabs>
        <w:ind w:left="1440" w:hanging="360"/>
      </w:pPr>
      <w:rPr>
        <w:rFonts w:ascii="Arial" w:hAnsi="Arial" w:hint="default"/>
      </w:rPr>
    </w:lvl>
    <w:lvl w:ilvl="2" w:tplc="4064946E" w:tentative="1">
      <w:start w:val="1"/>
      <w:numFmt w:val="bullet"/>
      <w:lvlText w:val=""/>
      <w:lvlJc w:val="left"/>
      <w:pPr>
        <w:tabs>
          <w:tab w:val="num" w:pos="2160"/>
        </w:tabs>
        <w:ind w:left="2160" w:hanging="360"/>
      </w:pPr>
      <w:rPr>
        <w:rFonts w:ascii="Wingdings" w:hAnsi="Wingdings" w:hint="default"/>
      </w:rPr>
    </w:lvl>
    <w:lvl w:ilvl="3" w:tplc="C2A238D4" w:tentative="1">
      <w:start w:val="1"/>
      <w:numFmt w:val="bullet"/>
      <w:lvlText w:val=""/>
      <w:lvlJc w:val="left"/>
      <w:pPr>
        <w:tabs>
          <w:tab w:val="num" w:pos="2880"/>
        </w:tabs>
        <w:ind w:left="2880" w:hanging="360"/>
      </w:pPr>
      <w:rPr>
        <w:rFonts w:ascii="Wingdings" w:hAnsi="Wingdings" w:hint="default"/>
      </w:rPr>
    </w:lvl>
    <w:lvl w:ilvl="4" w:tplc="8EA25A68" w:tentative="1">
      <w:start w:val="1"/>
      <w:numFmt w:val="bullet"/>
      <w:lvlText w:val=""/>
      <w:lvlJc w:val="left"/>
      <w:pPr>
        <w:tabs>
          <w:tab w:val="num" w:pos="3600"/>
        </w:tabs>
        <w:ind w:left="3600" w:hanging="360"/>
      </w:pPr>
      <w:rPr>
        <w:rFonts w:ascii="Wingdings" w:hAnsi="Wingdings" w:hint="default"/>
      </w:rPr>
    </w:lvl>
    <w:lvl w:ilvl="5" w:tplc="DDA0ECBE" w:tentative="1">
      <w:start w:val="1"/>
      <w:numFmt w:val="bullet"/>
      <w:lvlText w:val=""/>
      <w:lvlJc w:val="left"/>
      <w:pPr>
        <w:tabs>
          <w:tab w:val="num" w:pos="4320"/>
        </w:tabs>
        <w:ind w:left="4320" w:hanging="360"/>
      </w:pPr>
      <w:rPr>
        <w:rFonts w:ascii="Wingdings" w:hAnsi="Wingdings" w:hint="default"/>
      </w:rPr>
    </w:lvl>
    <w:lvl w:ilvl="6" w:tplc="E34EB146" w:tentative="1">
      <w:start w:val="1"/>
      <w:numFmt w:val="bullet"/>
      <w:lvlText w:val=""/>
      <w:lvlJc w:val="left"/>
      <w:pPr>
        <w:tabs>
          <w:tab w:val="num" w:pos="5040"/>
        </w:tabs>
        <w:ind w:left="5040" w:hanging="360"/>
      </w:pPr>
      <w:rPr>
        <w:rFonts w:ascii="Wingdings" w:hAnsi="Wingdings" w:hint="default"/>
      </w:rPr>
    </w:lvl>
    <w:lvl w:ilvl="7" w:tplc="4C92FF9C" w:tentative="1">
      <w:start w:val="1"/>
      <w:numFmt w:val="bullet"/>
      <w:lvlText w:val=""/>
      <w:lvlJc w:val="left"/>
      <w:pPr>
        <w:tabs>
          <w:tab w:val="num" w:pos="5760"/>
        </w:tabs>
        <w:ind w:left="5760" w:hanging="360"/>
      </w:pPr>
      <w:rPr>
        <w:rFonts w:ascii="Wingdings" w:hAnsi="Wingdings" w:hint="default"/>
      </w:rPr>
    </w:lvl>
    <w:lvl w:ilvl="8" w:tplc="88CEB02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102E13"/>
    <w:multiLevelType w:val="hybridMultilevel"/>
    <w:tmpl w:val="7472B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7E40D10"/>
    <w:multiLevelType w:val="hybridMultilevel"/>
    <w:tmpl w:val="AB521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9"/>
  </w:num>
  <w:num w:numId="4">
    <w:abstractNumId w:val="4"/>
  </w:num>
  <w:num w:numId="5">
    <w:abstractNumId w:val="1"/>
  </w:num>
  <w:num w:numId="6">
    <w:abstractNumId w:val="2"/>
  </w:num>
  <w:num w:numId="7">
    <w:abstractNumId w:val="18"/>
  </w:num>
  <w:num w:numId="8">
    <w:abstractNumId w:val="21"/>
  </w:num>
  <w:num w:numId="9">
    <w:abstractNumId w:val="11"/>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3"/>
  </w:num>
  <w:num w:numId="17">
    <w:abstractNumId w:val="17"/>
  </w:num>
  <w:num w:numId="18">
    <w:abstractNumId w:val="12"/>
  </w:num>
  <w:num w:numId="19">
    <w:abstractNumId w:val="8"/>
  </w:num>
  <w:num w:numId="20">
    <w:abstractNumId w:val="19"/>
  </w:num>
  <w:num w:numId="21">
    <w:abstractNumId w:val="7"/>
  </w:num>
  <w:num w:numId="2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6E40"/>
    <w:rsid w:val="00027D0A"/>
    <w:rsid w:val="00027F5F"/>
    <w:rsid w:val="0003226C"/>
    <w:rsid w:val="00036FC0"/>
    <w:rsid w:val="00045075"/>
    <w:rsid w:val="000460CB"/>
    <w:rsid w:val="00055694"/>
    <w:rsid w:val="0005647E"/>
    <w:rsid w:val="00063E5A"/>
    <w:rsid w:val="00072292"/>
    <w:rsid w:val="000726EC"/>
    <w:rsid w:val="00072B4A"/>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4E5E"/>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31EB"/>
    <w:rsid w:val="00215EB0"/>
    <w:rsid w:val="002170FB"/>
    <w:rsid w:val="002209D0"/>
    <w:rsid w:val="0022182E"/>
    <w:rsid w:val="0022295E"/>
    <w:rsid w:val="0022369D"/>
    <w:rsid w:val="00244438"/>
    <w:rsid w:val="002477F9"/>
    <w:rsid w:val="00247C9B"/>
    <w:rsid w:val="00250212"/>
    <w:rsid w:val="002530B6"/>
    <w:rsid w:val="00257BC3"/>
    <w:rsid w:val="00261762"/>
    <w:rsid w:val="0026573D"/>
    <w:rsid w:val="00267AAC"/>
    <w:rsid w:val="00272037"/>
    <w:rsid w:val="00273287"/>
    <w:rsid w:val="00274694"/>
    <w:rsid w:val="002828FC"/>
    <w:rsid w:val="00290C5D"/>
    <w:rsid w:val="00292D1F"/>
    <w:rsid w:val="0029433A"/>
    <w:rsid w:val="00294383"/>
    <w:rsid w:val="002A3ECB"/>
    <w:rsid w:val="002A71B3"/>
    <w:rsid w:val="002A7EF7"/>
    <w:rsid w:val="002B07A0"/>
    <w:rsid w:val="002B57EF"/>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17E40"/>
    <w:rsid w:val="003238E4"/>
    <w:rsid w:val="00324EB0"/>
    <w:rsid w:val="00327828"/>
    <w:rsid w:val="003411C5"/>
    <w:rsid w:val="00343311"/>
    <w:rsid w:val="00350B36"/>
    <w:rsid w:val="00351258"/>
    <w:rsid w:val="00353971"/>
    <w:rsid w:val="0035746E"/>
    <w:rsid w:val="00360D05"/>
    <w:rsid w:val="003617FE"/>
    <w:rsid w:val="00373511"/>
    <w:rsid w:val="00376F0E"/>
    <w:rsid w:val="003802C6"/>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15503"/>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2397"/>
    <w:rsid w:val="004E3639"/>
    <w:rsid w:val="004E7764"/>
    <w:rsid w:val="004F2730"/>
    <w:rsid w:val="004F667D"/>
    <w:rsid w:val="004F7C9F"/>
    <w:rsid w:val="00502B43"/>
    <w:rsid w:val="005063BA"/>
    <w:rsid w:val="005072B0"/>
    <w:rsid w:val="00507377"/>
    <w:rsid w:val="00515500"/>
    <w:rsid w:val="005200E4"/>
    <w:rsid w:val="00521626"/>
    <w:rsid w:val="0052752C"/>
    <w:rsid w:val="00530050"/>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52E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5A52"/>
    <w:rsid w:val="0062734F"/>
    <w:rsid w:val="0062743F"/>
    <w:rsid w:val="00627674"/>
    <w:rsid w:val="00627983"/>
    <w:rsid w:val="00630B06"/>
    <w:rsid w:val="00633B3B"/>
    <w:rsid w:val="00637A4F"/>
    <w:rsid w:val="006404BE"/>
    <w:rsid w:val="00641AD5"/>
    <w:rsid w:val="00644A95"/>
    <w:rsid w:val="00645885"/>
    <w:rsid w:val="00651938"/>
    <w:rsid w:val="00652D32"/>
    <w:rsid w:val="00657359"/>
    <w:rsid w:val="00662969"/>
    <w:rsid w:val="0066303B"/>
    <w:rsid w:val="0066307D"/>
    <w:rsid w:val="00663899"/>
    <w:rsid w:val="00671DF3"/>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E6BD9"/>
    <w:rsid w:val="006F0B97"/>
    <w:rsid w:val="006F5C08"/>
    <w:rsid w:val="006F6857"/>
    <w:rsid w:val="00701C4C"/>
    <w:rsid w:val="00702875"/>
    <w:rsid w:val="007058E5"/>
    <w:rsid w:val="0070616B"/>
    <w:rsid w:val="0071340D"/>
    <w:rsid w:val="0071421C"/>
    <w:rsid w:val="00722A43"/>
    <w:rsid w:val="007236F8"/>
    <w:rsid w:val="0073226D"/>
    <w:rsid w:val="007347FD"/>
    <w:rsid w:val="00734ED9"/>
    <w:rsid w:val="007352B6"/>
    <w:rsid w:val="00741031"/>
    <w:rsid w:val="00742BA2"/>
    <w:rsid w:val="00743705"/>
    <w:rsid w:val="00744C7F"/>
    <w:rsid w:val="0074694A"/>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76BAE"/>
    <w:rsid w:val="00781215"/>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37C"/>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5EE"/>
    <w:rsid w:val="00856F2E"/>
    <w:rsid w:val="00861FEB"/>
    <w:rsid w:val="00867588"/>
    <w:rsid w:val="008737A3"/>
    <w:rsid w:val="00873E7F"/>
    <w:rsid w:val="008747ED"/>
    <w:rsid w:val="00876599"/>
    <w:rsid w:val="00876BEE"/>
    <w:rsid w:val="00877408"/>
    <w:rsid w:val="00877DD4"/>
    <w:rsid w:val="00881435"/>
    <w:rsid w:val="00882814"/>
    <w:rsid w:val="00892B79"/>
    <w:rsid w:val="00893DDE"/>
    <w:rsid w:val="008A1F27"/>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510A"/>
    <w:rsid w:val="00906BA9"/>
    <w:rsid w:val="00911584"/>
    <w:rsid w:val="009129D0"/>
    <w:rsid w:val="00913F03"/>
    <w:rsid w:val="009153E7"/>
    <w:rsid w:val="0091554E"/>
    <w:rsid w:val="00915937"/>
    <w:rsid w:val="00916597"/>
    <w:rsid w:val="0092690B"/>
    <w:rsid w:val="009312E0"/>
    <w:rsid w:val="00933A5F"/>
    <w:rsid w:val="009411B2"/>
    <w:rsid w:val="00945596"/>
    <w:rsid w:val="00946845"/>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780B"/>
    <w:rsid w:val="00996DB8"/>
    <w:rsid w:val="009A36A8"/>
    <w:rsid w:val="009A4646"/>
    <w:rsid w:val="009A6F7E"/>
    <w:rsid w:val="009A75A5"/>
    <w:rsid w:val="009A7F48"/>
    <w:rsid w:val="009B78E0"/>
    <w:rsid w:val="009B79F1"/>
    <w:rsid w:val="009C079D"/>
    <w:rsid w:val="009C0E4B"/>
    <w:rsid w:val="009C6384"/>
    <w:rsid w:val="009D02E9"/>
    <w:rsid w:val="009D2B94"/>
    <w:rsid w:val="009D57DC"/>
    <w:rsid w:val="009E5AF9"/>
    <w:rsid w:val="009E6276"/>
    <w:rsid w:val="009E76DC"/>
    <w:rsid w:val="009E7765"/>
    <w:rsid w:val="009E77AF"/>
    <w:rsid w:val="009E7DCF"/>
    <w:rsid w:val="009F5249"/>
    <w:rsid w:val="009F6C90"/>
    <w:rsid w:val="00A02D6C"/>
    <w:rsid w:val="00A06DB5"/>
    <w:rsid w:val="00A06F91"/>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417B"/>
    <w:rsid w:val="00B86CDB"/>
    <w:rsid w:val="00B953E6"/>
    <w:rsid w:val="00BA6E6A"/>
    <w:rsid w:val="00BA7820"/>
    <w:rsid w:val="00BB0CAE"/>
    <w:rsid w:val="00BB25E9"/>
    <w:rsid w:val="00BC78F1"/>
    <w:rsid w:val="00BD0FC6"/>
    <w:rsid w:val="00BD2F88"/>
    <w:rsid w:val="00BD54B1"/>
    <w:rsid w:val="00BD73BC"/>
    <w:rsid w:val="00BE274D"/>
    <w:rsid w:val="00BF1D0D"/>
    <w:rsid w:val="00BF27CC"/>
    <w:rsid w:val="00BF46EA"/>
    <w:rsid w:val="00BF7D01"/>
    <w:rsid w:val="00C053C1"/>
    <w:rsid w:val="00C11A7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198E"/>
    <w:rsid w:val="00CB2F72"/>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49A5"/>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168B"/>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97CB6D"/>
  <w15:docId w15:val="{D94B131B-8F15-41B3-A018-EED9884F7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07556468">
      <w:bodyDiv w:val="1"/>
      <w:marLeft w:val="0"/>
      <w:marRight w:val="0"/>
      <w:marTop w:val="0"/>
      <w:marBottom w:val="0"/>
      <w:divBdr>
        <w:top w:val="none" w:sz="0" w:space="0" w:color="auto"/>
        <w:left w:val="none" w:sz="0" w:space="0" w:color="auto"/>
        <w:bottom w:val="none" w:sz="0" w:space="0" w:color="auto"/>
        <w:right w:val="none" w:sz="0" w:space="0" w:color="auto"/>
      </w:divBdr>
    </w:div>
    <w:div w:id="890308542">
      <w:bodyDiv w:val="1"/>
      <w:marLeft w:val="0"/>
      <w:marRight w:val="0"/>
      <w:marTop w:val="0"/>
      <w:marBottom w:val="0"/>
      <w:divBdr>
        <w:top w:val="none" w:sz="0" w:space="0" w:color="auto"/>
        <w:left w:val="none" w:sz="0" w:space="0" w:color="auto"/>
        <w:bottom w:val="none" w:sz="0" w:space="0" w:color="auto"/>
        <w:right w:val="none" w:sz="0" w:space="0" w:color="auto"/>
      </w:divBdr>
      <w:divsChild>
        <w:div w:id="1872300341">
          <w:marLeft w:val="547"/>
          <w:marRight w:val="0"/>
          <w:marTop w:val="77"/>
          <w:marBottom w:val="0"/>
          <w:divBdr>
            <w:top w:val="none" w:sz="0" w:space="0" w:color="auto"/>
            <w:left w:val="none" w:sz="0" w:space="0" w:color="auto"/>
            <w:bottom w:val="none" w:sz="0" w:space="0" w:color="auto"/>
            <w:right w:val="none" w:sz="0" w:space="0" w:color="auto"/>
          </w:divBdr>
        </w:div>
      </w:divsChild>
    </w:div>
    <w:div w:id="948926388">
      <w:bodyDiv w:val="1"/>
      <w:marLeft w:val="0"/>
      <w:marRight w:val="0"/>
      <w:marTop w:val="0"/>
      <w:marBottom w:val="0"/>
      <w:divBdr>
        <w:top w:val="none" w:sz="0" w:space="0" w:color="auto"/>
        <w:left w:val="none" w:sz="0" w:space="0" w:color="auto"/>
        <w:bottom w:val="none" w:sz="0" w:space="0" w:color="auto"/>
        <w:right w:val="none" w:sz="0" w:space="0" w:color="auto"/>
      </w:divBdr>
      <w:divsChild>
        <w:div w:id="1091005065">
          <w:marLeft w:val="547"/>
          <w:marRight w:val="0"/>
          <w:marTop w:val="77"/>
          <w:marBottom w:val="0"/>
          <w:divBdr>
            <w:top w:val="none" w:sz="0" w:space="0" w:color="auto"/>
            <w:left w:val="none" w:sz="0" w:space="0" w:color="auto"/>
            <w:bottom w:val="none" w:sz="0" w:space="0" w:color="auto"/>
            <w:right w:val="none" w:sz="0" w:space="0" w:color="auto"/>
          </w:divBdr>
        </w:div>
        <w:div w:id="256258023">
          <w:marLeft w:val="1267"/>
          <w:marRight w:val="0"/>
          <w:marTop w:val="67"/>
          <w:marBottom w:val="0"/>
          <w:divBdr>
            <w:top w:val="none" w:sz="0" w:space="0" w:color="auto"/>
            <w:left w:val="none" w:sz="0" w:space="0" w:color="auto"/>
            <w:bottom w:val="none" w:sz="0" w:space="0" w:color="auto"/>
            <w:right w:val="none" w:sz="0" w:space="0" w:color="auto"/>
          </w:divBdr>
        </w:div>
        <w:div w:id="468519378">
          <w:marLeft w:val="1267"/>
          <w:marRight w:val="0"/>
          <w:marTop w:val="6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D7634"/>
    <w:rsid w:val="001266F8"/>
    <w:rsid w:val="00137960"/>
    <w:rsid w:val="00206CB8"/>
    <w:rsid w:val="0028520B"/>
    <w:rsid w:val="002B5A0B"/>
    <w:rsid w:val="00314D9C"/>
    <w:rsid w:val="00355305"/>
    <w:rsid w:val="003D473F"/>
    <w:rsid w:val="00403789"/>
    <w:rsid w:val="004733EA"/>
    <w:rsid w:val="004A7D30"/>
    <w:rsid w:val="005542B9"/>
    <w:rsid w:val="00581807"/>
    <w:rsid w:val="00704662"/>
    <w:rsid w:val="00757608"/>
    <w:rsid w:val="007B7A47"/>
    <w:rsid w:val="00827AA6"/>
    <w:rsid w:val="00832115"/>
    <w:rsid w:val="00870081"/>
    <w:rsid w:val="008F4814"/>
    <w:rsid w:val="009057D8"/>
    <w:rsid w:val="00922777"/>
    <w:rsid w:val="00972CD4"/>
    <w:rsid w:val="0098084D"/>
    <w:rsid w:val="00992AC4"/>
    <w:rsid w:val="00994118"/>
    <w:rsid w:val="009B00E8"/>
    <w:rsid w:val="00AB25C2"/>
    <w:rsid w:val="00B2195F"/>
    <w:rsid w:val="00B41CE4"/>
    <w:rsid w:val="00B5347D"/>
    <w:rsid w:val="00C41BA3"/>
    <w:rsid w:val="00C63DE4"/>
    <w:rsid w:val="00CB2E70"/>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6B4A4-7CF7-42AF-BF36-18B31861E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B46C2E0C-E42C-4AA6-BEBE-71BAE1AA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29</TotalTime>
  <Pages>3</Pages>
  <Words>353</Words>
  <Characters>2018</Characters>
  <Application>Microsoft Office Word</Application>
  <DocSecurity>0</DocSecurity>
  <Lines>16</Lines>
  <Paragraphs>4</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from GERI to …</vt:lpstr>
      <vt:lpstr>LS from Packet to …</vt:lpstr>
      <vt:lpstr>LS from PSMC to 3GPP on S8HR</vt:lpstr>
      <vt:lpstr>LS to TDS re Call Reference in NRTRDE</vt:lpstr>
      <vt:lpstr>LS to TDS re Call Reference in NRTRDE</vt:lpstr>
    </vt:vector>
  </TitlesOfParts>
  <Company/>
  <LinksUpToDate>false</LinksUpToDate>
  <CharactersWithSpaces>2367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Dalluege, Stefan, Vodafone DE</dc:creator>
  <cp:lastModifiedBy>Wayne Cutler</cp:lastModifiedBy>
  <cp:revision>31</cp:revision>
  <cp:lastPrinted>2006-09-14T07:39:00Z</cp:lastPrinted>
  <dcterms:created xsi:type="dcterms:W3CDTF">2019-06-25T06:20:00Z</dcterms:created>
  <dcterms:modified xsi:type="dcterms:W3CDTF">2019-09-02T14:01:00Z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